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0CC2" w:rsidRDefault="00200CC2" w:rsidP="00200CC2">
      <w:pPr>
        <w:rPr>
          <w:szCs w:val="34"/>
          <w:lang w:val="en-AU"/>
        </w:rPr>
      </w:pPr>
      <w:r>
        <w:rPr>
          <w:noProof/>
          <w:szCs w:val="34"/>
        </w:rPr>
        <mc:AlternateContent>
          <mc:Choice Requires="wpg">
            <w:drawing>
              <wp:anchor distT="0" distB="0" distL="114300" distR="114300" simplePos="0" relativeHeight="252012544" behindDoc="0" locked="0" layoutInCell="1" allowOverlap="1" wp14:anchorId="28C123E5" wp14:editId="379AB8F7">
                <wp:simplePos x="0" y="0"/>
                <wp:positionH relativeFrom="column">
                  <wp:posOffset>-2641600</wp:posOffset>
                </wp:positionH>
                <wp:positionV relativeFrom="paragraph">
                  <wp:posOffset>-1066800</wp:posOffset>
                </wp:positionV>
                <wp:extent cx="11259185" cy="10828020"/>
                <wp:effectExtent l="0" t="0" r="0" b="11430"/>
                <wp:wrapNone/>
                <wp:docPr id="36" name="Group 36"/>
                <wp:cNvGraphicFramePr/>
                <a:graphic xmlns:a="http://schemas.openxmlformats.org/drawingml/2006/main">
                  <a:graphicData uri="http://schemas.microsoft.com/office/word/2010/wordprocessingGroup">
                    <wpg:wgp>
                      <wpg:cNvGrpSpPr/>
                      <wpg:grpSpPr>
                        <a:xfrm>
                          <a:off x="0" y="0"/>
                          <a:ext cx="11259185" cy="10828020"/>
                          <a:chOff x="0" y="0"/>
                          <a:chExt cx="11259185" cy="10828020"/>
                        </a:xfrm>
                      </wpg:grpSpPr>
                      <wps:wsp>
                        <wps:cNvPr id="81" name="مستطيل 8"/>
                        <wps:cNvSpPr/>
                        <wps:spPr>
                          <a:xfrm>
                            <a:off x="1714500" y="38100"/>
                            <a:ext cx="7589520" cy="10789920"/>
                          </a:xfrm>
                          <a:prstGeom prst="rect">
                            <a:avLst/>
                          </a:prstGeom>
                          <a:solidFill>
                            <a:srgbClr val="01B3D7"/>
                          </a:solidFill>
                          <a:ln>
                            <a:solidFill>
                              <a:srgbClr val="01B3D7"/>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00CC2" w:rsidRDefault="00200CC2" w:rsidP="00200CC2">
                              <w:pPr>
                                <w:rPr>
                                  <w:i/>
                                  <w:iCs/>
                                  <w:lang w:bidi="ar-SY"/>
                                </w:rPr>
                              </w:pP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82" name="شكل حر: شكل 36"/>
                        <wps:cNvSpPr/>
                        <wps:spPr>
                          <a:xfrm>
                            <a:off x="1606550" y="7493000"/>
                            <a:ext cx="6953885" cy="3332480"/>
                          </a:xfrm>
                          <a:custGeom>
                            <a:avLst/>
                            <a:gdLst>
                              <a:gd name="connsiteX0" fmla="*/ 1634857 w 5894030"/>
                              <a:gd name="connsiteY0" fmla="*/ 0 h 2825197"/>
                              <a:gd name="connsiteX1" fmla="*/ 5892948 w 5894030"/>
                              <a:gd name="connsiteY1" fmla="*/ 2822453 h 2825197"/>
                              <a:gd name="connsiteX2" fmla="*/ 5894030 w 5894030"/>
                              <a:gd name="connsiteY2" fmla="*/ 2825197 h 2825197"/>
                              <a:gd name="connsiteX3" fmla="*/ 0 w 5894030"/>
                              <a:gd name="connsiteY3" fmla="*/ 2825197 h 2825197"/>
                              <a:gd name="connsiteX4" fmla="*/ 0 w 5894030"/>
                              <a:gd name="connsiteY4" fmla="*/ 298520 h 2825197"/>
                              <a:gd name="connsiteX5" fmla="*/ 45916 w 5894030"/>
                              <a:gd name="connsiteY5" fmla="*/ 280417 h 2825197"/>
                              <a:gd name="connsiteX6" fmla="*/ 1634857 w 5894030"/>
                              <a:gd name="connsiteY6" fmla="*/ 0 h 28251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894030" h="2825197">
                                <a:moveTo>
                                  <a:pt x="1634857" y="0"/>
                                </a:moveTo>
                                <a:cubicBezTo>
                                  <a:pt x="3549042" y="0"/>
                                  <a:pt x="5191404" y="1163816"/>
                                  <a:pt x="5892948" y="2822453"/>
                                </a:cubicBezTo>
                                <a:lnTo>
                                  <a:pt x="5894030" y="2825197"/>
                                </a:lnTo>
                                <a:lnTo>
                                  <a:pt x="0" y="2825197"/>
                                </a:lnTo>
                                <a:lnTo>
                                  <a:pt x="0" y="298520"/>
                                </a:lnTo>
                                <a:lnTo>
                                  <a:pt x="45916" y="280417"/>
                                </a:lnTo>
                                <a:cubicBezTo>
                                  <a:pt x="541373" y="99005"/>
                                  <a:pt x="1076553" y="0"/>
                                  <a:pt x="1634857" y="0"/>
                                </a:cubicBezTo>
                                <a:close/>
                              </a:path>
                            </a:pathLst>
                          </a:custGeom>
                          <a:solidFill>
                            <a:srgbClr val="0397C1"/>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pic:pic xmlns:pic="http://schemas.openxmlformats.org/drawingml/2006/picture">
                        <pic:nvPicPr>
                          <pic:cNvPr id="95" name="صورة 9" descr="Major Elements for Efficient Enterprise Risk Management | HLB HAMT">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C256AD9-EC32-45F1-471B-48184D3CA97C}"/>
                              </a:ext>
                            </a:extLst>
                          </pic:cNvPr>
                          <pic:cNvPicPr>
                            <a:picLocks noChangeAspect="1"/>
                          </pic:cNvPicPr>
                        </pic:nvPicPr>
                        <pic:blipFill rotWithShape="1">
                          <a:blip r:embed="rId9">
                            <a:extLst>
                              <a:ext uri="{28A0092B-C50C-407E-A947-70E740481C1C}">
                                <a14:useLocalDpi xmlns:a14="http://schemas.microsoft.com/office/drawing/2010/main" val="0"/>
                              </a:ext>
                            </a:extLst>
                          </a:blip>
                          <a:srcRect l="28001" r="3481" b="248"/>
                          <a:stretch/>
                        </pic:blipFill>
                        <pic:spPr bwMode="auto">
                          <a:xfrm>
                            <a:off x="5575300" y="0"/>
                            <a:ext cx="5683885" cy="4330700"/>
                          </a:xfrm>
                          <a:custGeom>
                            <a:avLst/>
                            <a:gdLst>
                              <a:gd name="connsiteX0" fmla="*/ 336561 w 5483232"/>
                              <a:gd name="connsiteY0" fmla="*/ 0 h 4177663"/>
                              <a:gd name="connsiteX1" fmla="*/ 5483232 w 5483232"/>
                              <a:gd name="connsiteY1" fmla="*/ 0 h 4177663"/>
                              <a:gd name="connsiteX2" fmla="*/ 5483232 w 5483232"/>
                              <a:gd name="connsiteY2" fmla="*/ 3587786 h 4177663"/>
                              <a:gd name="connsiteX3" fmla="*/ 3673975 w 5483232"/>
                              <a:gd name="connsiteY3" fmla="*/ 4068294 h 4177663"/>
                              <a:gd name="connsiteX4" fmla="*/ 3792502 w 5483232"/>
                              <a:gd name="connsiteY4" fmla="*/ 4015162 h 4177663"/>
                              <a:gd name="connsiteX5" fmla="*/ 3806872 w 5483232"/>
                              <a:gd name="connsiteY5" fmla="*/ 4007804 h 4177663"/>
                              <a:gd name="connsiteX6" fmla="*/ 3681783 w 5483232"/>
                              <a:gd name="connsiteY6" fmla="*/ 4050117 h 4177663"/>
                              <a:gd name="connsiteX7" fmla="*/ 2837883 w 5483232"/>
                              <a:gd name="connsiteY7" fmla="*/ 4177663 h 4177663"/>
                              <a:gd name="connsiteX8" fmla="*/ 0 w 5483232"/>
                              <a:gd name="connsiteY8" fmla="*/ 1340658 h 4177663"/>
                              <a:gd name="connsiteX9" fmla="*/ 279846 w 5483232"/>
                              <a:gd name="connsiteY9" fmla="*/ 110700 h 4177663"/>
                              <a:gd name="connsiteX10" fmla="*/ 336561 w 5483232"/>
                              <a:gd name="connsiteY10" fmla="*/ 0 h 41776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5483232" h="4177663">
                                <a:moveTo>
                                  <a:pt x="336561" y="0"/>
                                </a:moveTo>
                                <a:lnTo>
                                  <a:pt x="5483232" y="0"/>
                                </a:lnTo>
                                <a:lnTo>
                                  <a:pt x="5483232" y="3587786"/>
                                </a:lnTo>
                                <a:lnTo>
                                  <a:pt x="3673975" y="4068294"/>
                                </a:lnTo>
                                <a:lnTo>
                                  <a:pt x="3792502" y="4015162"/>
                                </a:lnTo>
                                <a:lnTo>
                                  <a:pt x="3806872" y="4007804"/>
                                </a:lnTo>
                                <a:lnTo>
                                  <a:pt x="3681783" y="4050117"/>
                                </a:lnTo>
                                <a:cubicBezTo>
                                  <a:pt x="3415195" y="4133009"/>
                                  <a:pt x="3131756" y="4177663"/>
                                  <a:pt x="2837883" y="4177663"/>
                                </a:cubicBezTo>
                                <a:cubicBezTo>
                                  <a:pt x="1270564" y="4177663"/>
                                  <a:pt x="0" y="2907493"/>
                                  <a:pt x="0" y="1340658"/>
                                </a:cubicBezTo>
                                <a:cubicBezTo>
                                  <a:pt x="0" y="899987"/>
                                  <a:pt x="100504" y="482781"/>
                                  <a:pt x="279846" y="110700"/>
                                </a:cubicBezTo>
                                <a:lnTo>
                                  <a:pt x="336561" y="0"/>
                                </a:lnTo>
                                <a:close/>
                              </a:path>
                            </a:pathLst>
                          </a:custGeom>
                          <a:noFill/>
                        </pic:spPr>
                      </pic:pic>
                      <wps:wsp>
                        <wps:cNvPr id="96" name="مربع نص 6"/>
                        <wps:cNvSpPr txBox="1"/>
                        <wps:spPr>
                          <a:xfrm>
                            <a:off x="3155950" y="8585200"/>
                            <a:ext cx="2229485" cy="908050"/>
                          </a:xfrm>
                          <a:prstGeom prst="rect">
                            <a:avLst/>
                          </a:prstGeom>
                          <a:noFill/>
                        </wps:spPr>
                        <wps:txbx>
                          <w:txbxContent>
                            <w:p w:rsidR="00200CC2" w:rsidRDefault="00200CC2" w:rsidP="00200CC2">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Pr>
                                  <w:rFonts w:ascii="Adobe Arabic" w:hAnsi="Adobe Arabic" w:cs="Adobe Arabic" w:hint="cs"/>
                                  <w:color w:val="FFFFFF" w:themeColor="background1"/>
                                  <w:kern w:val="24"/>
                                  <w:sz w:val="72"/>
                                  <w:szCs w:val="72"/>
                                  <w:rtl/>
                                  <w:lang w:bidi="ar-EG"/>
                                </w:rPr>
                                <w:t>الملف التعريفي</w:t>
                              </w:r>
                            </w:p>
                          </w:txbxContent>
                        </wps:txbx>
                        <wps:bodyPr wrap="square" rtlCol="1">
                          <a:spAutoFit/>
                        </wps:bodyPr>
                      </wps:wsp>
                      <wps:wsp>
                        <wps:cNvPr id="97" name="مربع نص 6"/>
                        <wps:cNvSpPr txBox="1"/>
                        <wps:spPr>
                          <a:xfrm>
                            <a:off x="3282950" y="4673600"/>
                            <a:ext cx="3956050" cy="870585"/>
                          </a:xfrm>
                          <a:prstGeom prst="rect">
                            <a:avLst/>
                          </a:prstGeom>
                          <a:noFill/>
                        </wps:spPr>
                        <wps:txbx>
                          <w:txbxContent>
                            <w:p w:rsidR="00200CC2" w:rsidRDefault="00200CC2" w:rsidP="00200CC2">
                              <w:pPr>
                                <w:pStyle w:val="NormalWeb"/>
                                <w:pBdr>
                                  <w:top w:val="thinThickSmallGap" w:sz="24" w:space="1" w:color="0D0D0D" w:themeColor="text1" w:themeTint="F2"/>
                                </w:pBdr>
                                <w:bidi/>
                                <w:spacing w:before="0" w:beforeAutospacing="0" w:after="0" w:afterAutospacing="0"/>
                                <w:jc w:val="center"/>
                                <w:rPr>
                                  <w:color w:val="FFFFFF" w:themeColor="background1"/>
                                  <w:lang w:bidi="ar-SY"/>
                                </w:rPr>
                              </w:pPr>
                              <w:r>
                                <w:rPr>
                                  <w:rFonts w:ascii="Sakkal Majalla" w:hAnsi="Sakkal Majalla" w:cs="Sakkal Majalla"/>
                                  <w:color w:val="FFFFFF" w:themeColor="background1"/>
                                  <w:kern w:val="24"/>
                                  <w:sz w:val="80"/>
                                  <w:szCs w:val="80"/>
                                  <w:rtl/>
                                  <w:lang w:bidi="ar-EG"/>
                                </w:rPr>
                                <w:t>تقييم المخاطر</w:t>
                              </w:r>
                            </w:p>
                          </w:txbxContent>
                        </wps:txbx>
                        <wps:bodyPr wrap="square" rtlCol="1">
                          <a:spAutoFit/>
                        </wps:bodyPr>
                      </wps:wsp>
                      <wpg:grpSp>
                        <wpg:cNvPr id="98" name="مجموعة 787049529"/>
                        <wpg:cNvGrpSpPr/>
                        <wpg:grpSpPr>
                          <a:xfrm>
                            <a:off x="0" y="114300"/>
                            <a:ext cx="9434829" cy="4326891"/>
                            <a:chOff x="0" y="114300"/>
                            <a:chExt cx="9435422" cy="4327517"/>
                          </a:xfrm>
                        </wpg:grpSpPr>
                        <wps:wsp>
                          <wps:cNvPr id="102" name="شكل حر: شكل 35"/>
                          <wps:cNvSpPr/>
                          <wps:spPr>
                            <a:xfrm>
                              <a:off x="0" y="114300"/>
                              <a:ext cx="5381974" cy="2832062"/>
                            </a:xfrm>
                            <a:custGeom>
                              <a:avLst/>
                              <a:gdLst>
                                <a:gd name="connsiteX0" fmla="*/ 0 w 6616800"/>
                                <a:gd name="connsiteY0" fmla="*/ 0 h 3482623"/>
                                <a:gd name="connsiteX1" fmla="*/ 6616800 w 6616800"/>
                                <a:gd name="connsiteY1" fmla="*/ 0 h 3482623"/>
                                <a:gd name="connsiteX2" fmla="*/ 6616800 w 6616800"/>
                                <a:gd name="connsiteY2" fmla="*/ 1 h 3482623"/>
                                <a:gd name="connsiteX3" fmla="*/ 6412850 w 6616800"/>
                                <a:gd name="connsiteY3" fmla="*/ 1 h 3482623"/>
                                <a:gd name="connsiteX4" fmla="*/ 6343471 w 6616800"/>
                                <a:gd name="connsiteY4" fmla="*/ 153463 h 3482623"/>
                                <a:gd name="connsiteX5" fmla="*/ 6010956 w 6616800"/>
                                <a:gd name="connsiteY5" fmla="*/ 1800466 h 3482623"/>
                                <a:gd name="connsiteX6" fmla="*/ 6267709 w 6616800"/>
                                <a:gd name="connsiteY6" fmla="*/ 3255320 h 3482623"/>
                                <a:gd name="connsiteX7" fmla="*/ 6314283 w 6616800"/>
                                <a:gd name="connsiteY7" fmla="*/ 3373442 h 3482623"/>
                                <a:gd name="connsiteX8" fmla="*/ 6299132 w 6616800"/>
                                <a:gd name="connsiteY8" fmla="*/ 3354162 h 3482623"/>
                                <a:gd name="connsiteX9" fmla="*/ 3200041 w 6616800"/>
                                <a:gd name="connsiteY9" fmla="*/ 1892640 h 3482623"/>
                                <a:gd name="connsiteX10" fmla="*/ 100950 w 6616800"/>
                                <a:gd name="connsiteY10" fmla="*/ 3354162 h 3482623"/>
                                <a:gd name="connsiteX11" fmla="*/ 0 w 6616800"/>
                                <a:gd name="connsiteY11" fmla="*/ 3482623 h 34826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6616800" h="3482623">
                                  <a:moveTo>
                                    <a:pt x="0" y="0"/>
                                  </a:moveTo>
                                  <a:lnTo>
                                    <a:pt x="6616800" y="0"/>
                                  </a:lnTo>
                                  <a:lnTo>
                                    <a:pt x="6616800" y="1"/>
                                  </a:lnTo>
                                  <a:lnTo>
                                    <a:pt x="6412850" y="1"/>
                                  </a:lnTo>
                                  <a:lnTo>
                                    <a:pt x="6343471" y="153463"/>
                                  </a:lnTo>
                                  <a:cubicBezTo>
                                    <a:pt x="6129357" y="659686"/>
                                    <a:pt x="6010956" y="1216249"/>
                                    <a:pt x="6010956" y="1800466"/>
                                  </a:cubicBezTo>
                                  <a:cubicBezTo>
                                    <a:pt x="6010956" y="2311656"/>
                                    <a:pt x="6101607" y="2801673"/>
                                    <a:pt x="6267709" y="3255320"/>
                                  </a:cubicBezTo>
                                  <a:lnTo>
                                    <a:pt x="6314283" y="3373442"/>
                                  </a:lnTo>
                                  <a:lnTo>
                                    <a:pt x="6299132" y="3354162"/>
                                  </a:lnTo>
                                  <a:cubicBezTo>
                                    <a:pt x="5562503" y="2461574"/>
                                    <a:pt x="4447713" y="1892640"/>
                                    <a:pt x="3200041" y="1892640"/>
                                  </a:cubicBezTo>
                                  <a:cubicBezTo>
                                    <a:pt x="1952369" y="1892640"/>
                                    <a:pt x="837579" y="2461574"/>
                                    <a:pt x="100950" y="3354162"/>
                                  </a:cubicBezTo>
                                  <a:lnTo>
                                    <a:pt x="0" y="3482623"/>
                                  </a:lnTo>
                                  <a:close/>
                                </a:path>
                              </a:pathLst>
                            </a:custGeom>
                            <a:solidFill>
                              <a:srgbClr val="48CAE4"/>
                            </a:soli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s:wsp>
                          <wps:cNvPr id="103" name="شكل حر: شكل 2"/>
                          <wps:cNvSpPr/>
                          <wps:spPr>
                            <a:xfrm>
                              <a:off x="5081452" y="127362"/>
                              <a:ext cx="4353970" cy="4314455"/>
                            </a:xfrm>
                            <a:custGeom>
                              <a:avLst/>
                              <a:gdLst>
                                <a:gd name="connsiteX0" fmla="*/ 401894 w 6085794"/>
                                <a:gd name="connsiteY0" fmla="*/ 0 h 6031739"/>
                                <a:gd name="connsiteX1" fmla="*/ 1234684 w 6085794"/>
                                <a:gd name="connsiteY1" fmla="*/ 0 h 6031739"/>
                                <a:gd name="connsiteX2" fmla="*/ 1155403 w 6085794"/>
                                <a:gd name="connsiteY2" fmla="*/ 154794 h 6031739"/>
                                <a:gd name="connsiteX3" fmla="*/ 764209 w 6085794"/>
                                <a:gd name="connsiteY3" fmla="*/ 1874672 h 6031739"/>
                                <a:gd name="connsiteX4" fmla="*/ 4731255 w 6085794"/>
                                <a:gd name="connsiteY4" fmla="*/ 5841718 h 6031739"/>
                                <a:gd name="connsiteX5" fmla="*/ 5910933 w 6085794"/>
                                <a:gd name="connsiteY5" fmla="*/ 5663368 h 6031739"/>
                                <a:gd name="connsiteX6" fmla="*/ 6085794 w 6085794"/>
                                <a:gd name="connsiteY6" fmla="*/ 5604201 h 6031739"/>
                                <a:gd name="connsiteX7" fmla="*/ 6065706 w 6085794"/>
                                <a:gd name="connsiteY7" fmla="*/ 5614490 h 6031739"/>
                                <a:gd name="connsiteX8" fmla="*/ 4231274 w 6085794"/>
                                <a:gd name="connsiteY8" fmla="*/ 6031739 h 6031739"/>
                                <a:gd name="connsiteX9" fmla="*/ 0 w 6085794"/>
                                <a:gd name="connsiteY9" fmla="*/ 1800465 h 6031739"/>
                                <a:gd name="connsiteX10" fmla="*/ 332515 w 6085794"/>
                                <a:gd name="connsiteY10" fmla="*/ 153462 h 60317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085794" h="6031739">
                                  <a:moveTo>
                                    <a:pt x="401894" y="0"/>
                                  </a:moveTo>
                                  <a:lnTo>
                                    <a:pt x="1234684" y="0"/>
                                  </a:lnTo>
                                  <a:lnTo>
                                    <a:pt x="1155403" y="154794"/>
                                  </a:lnTo>
                                  <a:cubicBezTo>
                                    <a:pt x="904702" y="675083"/>
                                    <a:pt x="764209" y="1258471"/>
                                    <a:pt x="764209" y="1874672"/>
                                  </a:cubicBezTo>
                                  <a:cubicBezTo>
                                    <a:pt x="764209" y="4065611"/>
                                    <a:pt x="2540316" y="5841718"/>
                                    <a:pt x="4731255" y="5841718"/>
                                  </a:cubicBezTo>
                                  <a:cubicBezTo>
                                    <a:pt x="5142056" y="5841718"/>
                                    <a:pt x="5538273" y="5779277"/>
                                    <a:pt x="5910933" y="5663368"/>
                                  </a:cubicBezTo>
                                  <a:lnTo>
                                    <a:pt x="6085794" y="5604201"/>
                                  </a:lnTo>
                                  <a:lnTo>
                                    <a:pt x="6065706" y="5614490"/>
                                  </a:lnTo>
                                  <a:cubicBezTo>
                                    <a:pt x="5510763" y="5881889"/>
                                    <a:pt x="4888518" y="6031739"/>
                                    <a:pt x="4231274" y="6031739"/>
                                  </a:cubicBezTo>
                                  <a:cubicBezTo>
                                    <a:pt x="1894406" y="6031739"/>
                                    <a:pt x="0" y="4137333"/>
                                    <a:pt x="0" y="1800465"/>
                                  </a:cubicBezTo>
                                  <a:cubicBezTo>
                                    <a:pt x="0" y="1216248"/>
                                    <a:pt x="118401" y="659685"/>
                                    <a:pt x="332515" y="153462"/>
                                  </a:cubicBezTo>
                                  <a:close/>
                                </a:path>
                              </a:pathLst>
                            </a:custGeom>
                            <a:solidFill>
                              <a:srgbClr val="48CAE4"/>
                            </a:solidFill>
                            <a:ln>
                              <a:solidFill>
                                <a:srgbClr val="48CAE4"/>
                              </a:solidFill>
                            </a:ln>
                            <a:effectLst>
                              <a:outerShdw blurRad="342900" dist="304800" dir="8100000" algn="tl" rotWithShape="0">
                                <a:prstClr val="black">
                                  <a:alpha val="19000"/>
                                </a:prstClr>
                              </a:outerShdw>
                            </a:effectLst>
                          </wps:spPr>
                          <wps:style>
                            <a:lnRef idx="2">
                              <a:schemeClr val="accent1">
                                <a:shade val="50000"/>
                              </a:schemeClr>
                            </a:lnRef>
                            <a:fillRef idx="1">
                              <a:schemeClr val="accent1"/>
                            </a:fillRef>
                            <a:effectRef idx="0">
                              <a:schemeClr val="accent1"/>
                            </a:effectRef>
                            <a:fontRef idx="minor">
                              <a:schemeClr val="lt1"/>
                            </a:fontRef>
                          </wps:style>
                          <wps:bodyPr wrap="square" rtlCol="1" anchor="ctr">
                            <a:noAutofit/>
                          </wps:bodyPr>
                        </wps:wsp>
                      </wpg:grpSp>
                      <pic:pic xmlns:pic="http://schemas.openxmlformats.org/drawingml/2006/picture">
                        <pic:nvPicPr>
                          <pic:cNvPr id="99" name="رسم 784245786" descr="يد مرفوعة">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E55BFA-BB01-1ACB-AA14-3E449B25B620}"/>
                              </a:ext>
                            </a:extLst>
                          </pic:cNvPr>
                          <pic:cNvPicPr>
                            <a:picLocks noChangeAspect="1"/>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
                              </a:ext>
                            </a:extLst>
                          </a:blip>
                          <a:stretch>
                            <a:fillRect/>
                          </a:stretch>
                        </pic:blipFill>
                        <pic:spPr>
                          <a:xfrm>
                            <a:off x="2178050" y="374650"/>
                            <a:ext cx="914400" cy="914400"/>
                          </a:xfrm>
                          <a:prstGeom prst="rect">
                            <a:avLst/>
                          </a:prstGeom>
                        </pic:spPr>
                      </pic:pic>
                      <pic:pic xmlns:pic="http://schemas.openxmlformats.org/drawingml/2006/picture">
                        <pic:nvPicPr>
                          <pic:cNvPr id="100" name="رسم 845257242" descr="تحذير">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1C8F7BC-30C3-80C7-126A-3566284539CF}"/>
                              </a:ext>
                            </a:extLst>
                          </pic:cNvPr>
                          <pic:cNvPicPr>
                            <a:picLocks noChangeAspect="1"/>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3"/>
                              </a:ext>
                            </a:extLst>
                          </a:blip>
                          <a:stretch>
                            <a:fillRect/>
                          </a:stretch>
                        </pic:blipFill>
                        <pic:spPr>
                          <a:xfrm>
                            <a:off x="3517900" y="762000"/>
                            <a:ext cx="914400" cy="914400"/>
                          </a:xfrm>
                          <a:prstGeom prst="rect">
                            <a:avLst/>
                          </a:prstGeom>
                        </pic:spPr>
                      </pic:pic>
                      <pic:pic xmlns:pic="http://schemas.openxmlformats.org/drawingml/2006/picture">
                        <pic:nvPicPr>
                          <pic:cNvPr id="101" name="رسم 225172846" descr="رجل إطفاء">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34565A8-27EC-EA6B-E2B2-3F4184067822}"/>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
                              </a:ext>
                            </a:extLst>
                          </a:blip>
                          <a:stretch>
                            <a:fillRect/>
                          </a:stretch>
                        </pic:blipFill>
                        <pic:spPr>
                          <a:xfrm>
                            <a:off x="5600700" y="8801100"/>
                            <a:ext cx="914400" cy="914400"/>
                          </a:xfrm>
                          <a:prstGeom prst="rect">
                            <a:avLst/>
                          </a:prstGeom>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C123E5" id="Group 36" o:spid="_x0000_s1026" style="position:absolute;left:0;text-align:left;margin-left:-208pt;margin-top:-84pt;width:886.55pt;height:852.6pt;z-index:252012544" coordsize="112591,1082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">
                <v:rect id="مستطيل 8" o:spid="_x0000_s1027" style="position:absolute;left:17145;top:381;width:75895;height:107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" fillcolor="#01b3d7" strokecolor="#01b3d7" strokeweight="1pt">
                  <v:textbox>
                    <w:txbxContent>
                      <w:p w14:paraId="148AD06D" w14:textId="77777777" w:rsidR="00200CC2" w:rsidRDefault="00200CC2" w:rsidP="00200CC2">
                        <w:pPr>
                          <w:rPr>
                            <w:i/>
                            <w:iCs/>
                            <w:lang w:bidi="ar-SY"/>
                          </w:rPr>
                        </w:pPr>
                      </w:p>
                    </w:txbxContent>
                  </v:textbox>
                </v:rect>
                <v:shape id="شكل حر: شكل 36" o:spid="_x0000_s1028" style="position:absolute;left:16065;top:74930;width:69539;height:33324;visibility:visible;mso-wrap-style:square;v-text-anchor:middle" coordsize="5894030,282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" path="m1634857,c3549042,,5191404,1163816,5892948,2822453r1082,2744l,2825197,,298520,45916,280417c541373,99005,1076553,,1634857,xe" fillcolor="#0397c1" stroked="f" strokeweight="1pt">
                  <v:stroke joinstyle="miter"/>
                  <v:path arrowok="t" o:connecttype="custom" o:connectlocs="1928834,0;6952608,3329243;6953885,3332480;0,3332480;0,352121;54173,330768;1928834,0" o:connectangles="0,0,0,0,0,0,0"/>
                </v:shape>
                <v:shape id="صورة 9" o:spid="_x0000_s1029" type="#_x0000_t75" alt="Major Elements for Efficient Enterprise Risk Management | HLB HAMT" style="position:absolute;left:55753;width:56838;height:43307;visibility:visible;mso-wrap-style:square" coordsize="5483232,4177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" path="m336561,l5483232,r,3587786l3673975,4068294r118527,-53132l3806872,4007804r-125089,42313c3415195,4133009,3131756,4177663,2837883,4177663,1270564,4177663,,2907493,,1340658,,899987,100504,482781,279846,110700l336561,xe">
                  <v:imagedata r:id="rId16" o:title="Major Elements for Efficient Enterprise Risk Management | HLB HAMT" cropbottom="163f" cropleft="18351f" cropright="2281f"/>
                  <v:formulas/>
                  <v:path o:extrusionok="t" o:connecttype="custom" o:connectlocs="348877,0;5683885,0;5683885,3719215;3808420,4217325;3931285,4162246;3946180,4154619;3816514,4198482;2941732,4330700;0,1389769;290087,114755;348877,0" o:connectangles="0,0,0,0,0,0,0,0,0,0,0"/>
                </v:shape>
                <v:shapetype id="_x0000_t202" coordsize="21600,21600" o:spt="202" path="m,l,21600r21600,l21600,xe">
                  <v:stroke joinstyle="miter"/>
                  <v:path gradientshapeok="t" o:connecttype="rect"/>
                </v:shapetype>
                <v:shape id="مربع نص 6" o:spid="_x0000_s1030" type="#_x0000_t202" style="position:absolute;left:31559;top:85852;width:22295;height: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" filled="f" stroked="f">
                  <v:textbox style="mso-fit-shape-to-text:t">
                    <w:txbxContent>
                      <w:p w14:paraId="2C6A9CF9" w14:textId="31778035" w:rsidR="00200CC2" w:rsidRDefault="00200CC2" w:rsidP="00200CC2">
                        <w:pPr>
                          <w:pBdr>
                            <w:top w:val="thinThickSmallGap" w:sz="24" w:space="1" w:color="0D0D0D" w:themeColor="text1" w:themeTint="F2"/>
                          </w:pBdr>
                          <w:bidi w:val="0"/>
                          <w:jc w:val="center"/>
                          <w:rPr>
                            <w:rFonts w:ascii="Adobe Arabic" w:hAnsi="Adobe Arabic" w:cs="Adobe Arabic"/>
                            <w:color w:val="FFFFFF" w:themeColor="background1"/>
                            <w:sz w:val="22"/>
                            <w:szCs w:val="22"/>
                            <w:lang w:bidi="ar-SY"/>
                          </w:rPr>
                        </w:pPr>
                        <w:r>
                          <w:rPr>
                            <w:rFonts w:ascii="Adobe Arabic" w:hAnsi="Adobe Arabic" w:cs="Adobe Arabic" w:hint="cs"/>
                            <w:color w:val="FFFFFF" w:themeColor="background1"/>
                            <w:kern w:val="24"/>
                            <w:sz w:val="72"/>
                            <w:szCs w:val="72"/>
                            <w:rtl/>
                            <w:lang w:bidi="ar-EG"/>
                          </w:rPr>
                          <w:t>الملف التعريفي</w:t>
                        </w:r>
                      </w:p>
                    </w:txbxContent>
                  </v:textbox>
                </v:shape>
                <v:shape id="مربع نص 6" o:spid="_x0000_s1031" type="#_x0000_t202" style="position:absolute;left:32829;top:46736;width:39561;height:8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" filled="f" stroked="f">
                  <v:textbox style="mso-fit-shape-to-text:t">
                    <w:txbxContent>
                      <w:p w14:paraId="1114B8DA" w14:textId="77777777" w:rsidR="00200CC2" w:rsidRDefault="00200CC2" w:rsidP="00200CC2">
                        <w:pPr>
                          <w:pStyle w:val="NormalWeb"/>
                          <w:pBdr>
                            <w:top w:val="thinThickSmallGap" w:sz="24" w:space="1" w:color="0D0D0D" w:themeColor="text1" w:themeTint="F2"/>
                          </w:pBdr>
                          <w:bidi/>
                          <w:spacing w:before="0" w:beforeAutospacing="0" w:after="0" w:afterAutospacing="0"/>
                          <w:jc w:val="center"/>
                          <w:rPr>
                            <w:color w:val="FFFFFF" w:themeColor="background1"/>
                            <w:lang w:bidi="ar-SY"/>
                          </w:rPr>
                        </w:pPr>
                        <w:r>
                          <w:rPr>
                            <w:rFonts w:ascii="Sakkal Majalla" w:hAnsi="Sakkal Majalla" w:cs="Sakkal Majalla"/>
                            <w:color w:val="FFFFFF" w:themeColor="background1"/>
                            <w:kern w:val="24"/>
                            <w:sz w:val="80"/>
                            <w:szCs w:val="80"/>
                            <w:rtl/>
                            <w:lang w:bidi="ar-EG"/>
                          </w:rPr>
                          <w:t>تقييم المخاطر</w:t>
                        </w:r>
                      </w:p>
                    </w:txbxContent>
                  </v:textbox>
                </v:shape>
                <v:group id="مجموعة 787049529" o:spid="_x0000_s1032" style="position:absolute;top:1143;width:94348;height:43268" coordorigin=",1143" coordsize="94354,4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شكل حر: شكل 35" o:spid="_x0000_s1033" style="position:absolute;top:1143;width:53819;height:28320;visibility:visible;mso-wrap-style:square;v-text-anchor:middle" coordsize="6616800,3482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" path="m,l6616800,r,1l6412850,1r-69379,153462c6129357,659686,6010956,1216249,6010956,1800466v,511190,90651,1001207,256753,1454854l6314283,3373442r-15151,-19280c5562503,2461574,4447713,1892640,3200041,1892640v-1247672,,-2362462,568934,-3099091,1461522l,3482623,,xe" fillcolor="#48cae4" stroked="f" strokeweight="1pt">
                    <v:stroke joinstyle="miter"/>
                    <v:path arrowok="t" o:connecttype="custom" o:connectlocs="0,0;5381974,0;5381974,1;5216085,1;5159654,124796;4889192,1464135;5098030,2647220;5135913,2743276;5123589,2727598;2602850,1539091;82111,2727598;0,2832062" o:connectangles="0,0,0,0,0,0,0,0,0,0,0,0"/>
                  </v:shape>
                  <v:shape id="شكل حر: شكل 2" o:spid="_x0000_s1034" style="position:absolute;left:50814;top:1273;width:43540;height:43145;visibility:visible;mso-wrap-style:square;v-text-anchor:middle" coordsize="6085794,603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" path="m401894,r832790,l1155403,154794c904702,675083,764209,1258471,764209,1874672v,2190939,1776107,3967046,3967046,3967046c5142056,5841718,5538273,5779277,5910933,5663368r174861,-59167l6065706,5614490v-554943,267399,-1177188,417249,-1834432,417249c1894406,6031739,,4137333,,1800465,,1216248,118401,659685,332515,153462l401894,xe" fillcolor="#48cae4" strokecolor="#48cae4" strokeweight="1pt">
                    <v:stroke joinstyle="miter"/>
                    <v:shadow on="t" color="black" opacity="12451f" origin="-.5,-.5" offset="-5.98683mm,5.98683mm"/>
                    <v:path arrowok="t" o:connecttype="custom" o:connectlocs="287528,0;883332,0;826612,110723;546739,1340938;3384890,4178534;4228869,4050962;4353970,4008640;4339598,4016000;3027188,4314455;0,1287858;237892,109770" o:connectangles="0,0,0,0,0,0,0,0,0,0,0"/>
                  </v:shape>
                </v:group>
                <v:shape id="رسم 784245786" o:spid="_x0000_s1035" type="#_x0000_t75" alt="يد مرفوعة" style="position:absolute;left:21780;top:374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">
                  <v:imagedata r:id="rId17" o:title="يد مرفوعة"/>
                </v:shape>
                <v:shape id="رسم 845257242" o:spid="_x0000_s1036" type="#_x0000_t75" alt="تحذير" style="position:absolute;left:35179;top:762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">
                  <v:imagedata r:id="rId18" o:title="تحذير"/>
                </v:shape>
                <v:shape id="رسم 225172846" o:spid="_x0000_s1037" type="#_x0000_t75" alt="رجل إطفاء" style="position:absolute;left:56007;top:88011;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">
                  <v:imagedata r:id="rId19" o:title="رجل إطفاء"/>
                </v:shape>
              </v:group>
            </w:pict>
          </mc:Fallback>
        </mc:AlternateContent>
      </w:r>
    </w:p>
    <w:p w:rsidR="00404549" w:rsidRDefault="00404549"/>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E4514E" w:rsidRDefault="00E4514E" w:rsidP="00B37BEB">
      <w:pPr>
        <w:spacing w:line="276" w:lineRule="auto"/>
        <w:rPr>
          <w:sz w:val="40"/>
          <w:szCs w:val="44"/>
          <w:rtl/>
          <w:lang w:bidi="ar-SY"/>
        </w:rPr>
        <w:sectPr w:rsidR="00E4514E" w:rsidSect="005E1791">
          <w:headerReference w:type="default" r:id="rId20"/>
          <w:footerReference w:type="default" r:id="rId21"/>
          <w:pgSz w:w="11906" w:h="16838" w:code="9"/>
          <w:pgMar w:top="1440" w:right="1440" w:bottom="1440" w:left="1440" w:header="720" w:footer="397" w:gutter="0"/>
          <w:pgNumType w:start="0"/>
          <w:cols w:space="720"/>
          <w:titlePg/>
          <w:docGrid w:linePitch="381"/>
        </w:sectPr>
      </w:pPr>
    </w:p>
    <w:p w:rsidR="00D80F3F" w:rsidRDefault="00D80F3F" w:rsidP="00B37BEB">
      <w:pPr>
        <w:spacing w:line="276" w:lineRule="auto"/>
        <w:rPr>
          <w:sz w:val="40"/>
          <w:szCs w:val="44"/>
          <w:rtl/>
          <w:lang w:bidi="ar-SY"/>
        </w:rPr>
      </w:pPr>
    </w:p>
    <w:p w:rsidR="00FB756E" w:rsidRDefault="00FB756E" w:rsidP="00B37BEB">
      <w:pPr>
        <w:spacing w:line="276" w:lineRule="auto"/>
        <w:rPr>
          <w:sz w:val="40"/>
          <w:szCs w:val="44"/>
          <w:rtl/>
          <w:lang w:bidi="ar-SY"/>
        </w:rPr>
      </w:pPr>
    </w:p>
    <w:p w:rsidR="00D80F3F" w:rsidRPr="00D80F3F" w:rsidRDefault="00474F78" w:rsidP="00474F78">
      <w:pPr>
        <w:jc w:val="center"/>
        <w:rPr>
          <w:sz w:val="40"/>
          <w:szCs w:val="44"/>
          <w:rtl/>
          <w:lang w:bidi="ar-SY"/>
        </w:rPr>
      </w:pPr>
      <w:r>
        <w:rPr>
          <w:noProof/>
        </w:rPr>
        <mc:AlternateContent>
          <mc:Choice Requires="wpg">
            <w:drawing>
              <wp:inline distT="0" distB="0" distL="0" distR="0" wp14:anchorId="5CAFC7CC" wp14:editId="5E90D6F1">
                <wp:extent cx="2427605" cy="672465"/>
                <wp:effectExtent l="0" t="0" r="0" b="0"/>
                <wp:docPr id="146" name="مجموعة 146"/>
                <wp:cNvGraphicFramePr/>
                <a:graphic xmlns:a="http://schemas.openxmlformats.org/drawingml/2006/main">
                  <a:graphicData uri="http://schemas.microsoft.com/office/word/2010/wordprocessingGroup">
                    <wpg:wgp>
                      <wpg:cNvGrpSpPr/>
                      <wpg:grpSpPr>
                        <a:xfrm>
                          <a:off x="0" y="0"/>
                          <a:ext cx="2427605" cy="672465"/>
                          <a:chOff x="0" y="0"/>
                          <a:chExt cx="2427605" cy="672465"/>
                        </a:xfrm>
                      </wpg:grpSpPr>
                      <pic:pic xmlns:pic="http://schemas.openxmlformats.org/drawingml/2006/picture">
                        <pic:nvPicPr>
                          <pic:cNvPr id="147" name="صورة 147"/>
                          <pic:cNvPicPr>
                            <a:picLocks noChangeAspect="1"/>
                          </pic:cNvPicPr>
                        </pic:nvPicPr>
                        <pic:blipFill rotWithShape="1">
                          <a:blip r:embed="rId22">
                            <a:duotone>
                              <a:prstClr val="black"/>
                              <a:schemeClr val="accent1">
                                <a:tint val="45000"/>
                                <a:satMod val="400000"/>
                              </a:schemeClr>
                            </a:duotone>
                            <a:extLst>
                              <a:ext uri="{28A0092B-C50C-407E-A947-70E740481C1C}">
                                <a14:useLocalDpi xmlns:a14="http://schemas.microsoft.com/office/drawing/2010/main" val="0"/>
                              </a:ext>
                            </a:extLst>
                          </a:blip>
                          <a:srcRect t="32000" b="33793"/>
                          <a:stretch/>
                        </pic:blipFill>
                        <pic:spPr bwMode="auto">
                          <a:xfrm>
                            <a:off x="0" y="0"/>
                            <a:ext cx="2427605" cy="672465"/>
                          </a:xfrm>
                          <a:prstGeom prst="rect">
                            <a:avLst/>
                          </a:prstGeom>
                          <a:ln>
                            <a:noFill/>
                          </a:ln>
                          <a:extLst>
                            <a:ext uri="{53640926-AAD7-44D8-BBD7-CCE9431645EC}">
                              <a14:shadowObscured xmlns:a14="http://schemas.microsoft.com/office/drawing/2010/main"/>
                            </a:ext>
                          </a:extLst>
                        </pic:spPr>
                      </pic:pic>
                      <wps:wsp>
                        <wps:cNvPr id="148" name="مربع نص 148"/>
                        <wps:cNvSpPr txBox="1"/>
                        <wps:spPr>
                          <a:xfrm>
                            <a:off x="474347" y="126536"/>
                            <a:ext cx="1497724" cy="441434"/>
                          </a:xfrm>
                          <a:prstGeom prst="rect">
                            <a:avLst/>
                          </a:prstGeom>
                          <a:noFill/>
                          <a:ln w="6350">
                            <a:noFill/>
                          </a:ln>
                        </wps:spPr>
                        <wps:txbx>
                          <w:txbxContent>
                            <w:p w:rsidR="00474F78" w:rsidRPr="00474F78" w:rsidRDefault="00474F78" w:rsidP="00474F78">
                              <w:pPr>
                                <w:jc w:val="center"/>
                                <w:rPr>
                                  <w:rFonts w:ascii="Sakkal Majalla" w:hAnsi="Sakkal Majalla" w:cs="Sakkal Majalla"/>
                                  <w:b/>
                                  <w:bCs/>
                                  <w:color w:val="FFFFFF" w:themeColor="background1"/>
                                  <w:sz w:val="36"/>
                                  <w:szCs w:val="40"/>
                                  <w:rtl/>
                                  <w:lang w:bidi="ar-EG"/>
                                </w:rPr>
                              </w:pPr>
                              <w:r w:rsidRPr="00474F78">
                                <w:rPr>
                                  <w:rFonts w:ascii="Sakkal Majalla" w:hAnsi="Sakkal Majalla" w:cs="Sakkal Majalla"/>
                                  <w:b/>
                                  <w:bCs/>
                                  <w:color w:val="FFFFFF" w:themeColor="background1"/>
                                  <w:sz w:val="36"/>
                                  <w:szCs w:val="40"/>
                                  <w:rtl/>
                                  <w:lang w:bidi="ar-EG"/>
                                </w:rPr>
                                <w:t>دليل البرنامج</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AFC7CC" id="مجموعة 146" o:spid="_x0000_s1038" style="width:191.15pt;height:52.95pt;mso-position-horizontal-relative:char;mso-position-vertical-relative:line" coordsize="24276,6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">
                <v:shape id="صورة 147" o:spid="_x0000_s1039" type="#_x0000_t75" style="position:absolute;width:24276;height:6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">
                  <v:imagedata r:id="rId23" o:title="" croptop="20972f" cropbottom="22147f" recolortarget="black"/>
                </v:shape>
                <v:shape id="مربع نص 148" o:spid="_x0000_s1040" type="#_x0000_t202" style="position:absolute;left:4743;top:1265;width:14977;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41A38BEE" w14:textId="77777777" w:rsidR="00474F78" w:rsidRPr="00474F78" w:rsidRDefault="00474F78" w:rsidP="00474F78">
                        <w:pPr>
                          <w:jc w:val="center"/>
                          <w:rPr>
                            <w:rFonts w:ascii="Sakkal Majalla" w:hAnsi="Sakkal Majalla" w:cs="Sakkal Majalla"/>
                            <w:b/>
                            <w:bCs/>
                            <w:color w:val="FFFFFF" w:themeColor="background1"/>
                            <w:sz w:val="36"/>
                            <w:szCs w:val="40"/>
                            <w:rtl/>
                            <w:lang w:bidi="ar-EG"/>
                          </w:rPr>
                        </w:pPr>
                        <w:r w:rsidRPr="00474F78">
                          <w:rPr>
                            <w:rFonts w:ascii="Sakkal Majalla" w:hAnsi="Sakkal Majalla" w:cs="Sakkal Majalla"/>
                            <w:b/>
                            <w:bCs/>
                            <w:color w:val="FFFFFF" w:themeColor="background1"/>
                            <w:sz w:val="36"/>
                            <w:szCs w:val="40"/>
                            <w:rtl/>
                            <w:lang w:bidi="ar-EG"/>
                          </w:rPr>
                          <w:t>دليل البرنامج</w:t>
                        </w:r>
                      </w:p>
                    </w:txbxContent>
                  </v:textbox>
                </v:shape>
                <w10:anchorlock/>
              </v:group>
            </w:pict>
          </mc:Fallback>
        </mc:AlternateContent>
      </w:r>
    </w:p>
    <w:tbl>
      <w:tblPr>
        <w:tblStyle w:val="GridTable5Dark-Accent51"/>
        <w:bidiVisual/>
        <w:tblW w:w="10364" w:type="dxa"/>
        <w:tblInd w:w="-819" w:type="dxa"/>
        <w:tblBorders>
          <w:top w:val="double" w:sz="4" w:space="0" w:color="8EAADB" w:themeColor="accent1" w:themeTint="99"/>
          <w:left w:val="double" w:sz="4" w:space="0" w:color="8EAADB" w:themeColor="accent1" w:themeTint="99"/>
          <w:bottom w:val="double" w:sz="4" w:space="0" w:color="8EAADB" w:themeColor="accent1" w:themeTint="99"/>
          <w:right w:val="double" w:sz="4" w:space="0" w:color="8EAADB" w:themeColor="accent1" w:themeTint="99"/>
          <w:insideH w:val="single" w:sz="4" w:space="0" w:color="8EAADB" w:themeColor="accent1" w:themeTint="99"/>
          <w:insideV w:val="single" w:sz="4" w:space="0" w:color="8EAADB" w:themeColor="accent1" w:themeTint="99"/>
        </w:tblBorders>
        <w:shd w:val="clear" w:color="auto" w:fill="FFFFFF" w:themeFill="background1"/>
        <w:tblLook w:val="04A0" w:firstRow="1" w:lastRow="0" w:firstColumn="1" w:lastColumn="0" w:noHBand="0" w:noVBand="1"/>
      </w:tblPr>
      <w:tblGrid>
        <w:gridCol w:w="1532"/>
        <w:gridCol w:w="8832"/>
      </w:tblGrid>
      <w:tr w:rsidR="00474F78" w:rsidRPr="00474F78" w:rsidTr="002F3D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top w:val="none" w:sz="0" w:space="0" w:color="auto"/>
              <w:left w:val="none" w:sz="0" w:space="0" w:color="auto"/>
              <w:right w:val="none" w:sz="0" w:space="0" w:color="auto"/>
            </w:tcBorders>
            <w:shd w:val="clear" w:color="auto" w:fill="D5DCE4" w:themeFill="text2" w:themeFillTint="33"/>
            <w:vAlign w:val="center"/>
          </w:tcPr>
          <w:p w:rsidR="00474F78" w:rsidRPr="00474F78" w:rsidRDefault="00474F78" w:rsidP="00474F78">
            <w:pPr>
              <w:spacing w:line="240" w:lineRule="auto"/>
              <w:jc w:val="center"/>
              <w:rPr>
                <w:rFonts w:ascii="Adobe Arabic" w:hAnsi="Adobe Arabic" w:cs="Adobe Arabic"/>
                <w:color w:val="C00000"/>
                <w:sz w:val="36"/>
                <w:szCs w:val="36"/>
                <w:rtl/>
              </w:rPr>
            </w:pPr>
            <w:r w:rsidRPr="00474F78">
              <w:rPr>
                <w:rFonts w:ascii="Adobe Arabic" w:hAnsi="Adobe Arabic" w:cs="Adobe Arabic"/>
                <w:color w:val="C00000"/>
                <w:sz w:val="36"/>
                <w:szCs w:val="36"/>
                <w:rtl/>
              </w:rPr>
              <w:t>اسم البرنامج</w:t>
            </w:r>
          </w:p>
        </w:tc>
        <w:tc>
          <w:tcPr>
            <w:tcW w:w="8832" w:type="dxa"/>
            <w:tcBorders>
              <w:top w:val="none" w:sz="0" w:space="0" w:color="auto"/>
              <w:left w:val="none" w:sz="0" w:space="0" w:color="auto"/>
              <w:right w:val="none" w:sz="0" w:space="0" w:color="auto"/>
            </w:tcBorders>
            <w:shd w:val="clear" w:color="auto" w:fill="FFFFFF" w:themeFill="background1"/>
            <w:vAlign w:val="center"/>
          </w:tcPr>
          <w:p w:rsidR="00474F78" w:rsidRPr="00474F78" w:rsidRDefault="00474F78" w:rsidP="00474F78">
            <w:pPr>
              <w:spacing w:line="240" w:lineRule="auto"/>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r w:rsidRPr="00474F78">
              <w:rPr>
                <w:rFonts w:ascii="Adobe Arabic" w:hAnsi="Adobe Arabic" w:cs="Adobe Arabic" w:hint="cs"/>
                <w:color w:val="002060"/>
                <w:sz w:val="36"/>
                <w:szCs w:val="36"/>
                <w:rtl/>
              </w:rPr>
              <w:t>تقييم المخاطر</w:t>
            </w:r>
          </w:p>
        </w:tc>
      </w:tr>
      <w:tr w:rsidR="00474F78" w:rsidRPr="00474F78" w:rsidTr="002F3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474F78" w:rsidRPr="00474F78" w:rsidRDefault="00474F78" w:rsidP="00474F78">
            <w:pPr>
              <w:spacing w:line="240" w:lineRule="auto"/>
              <w:jc w:val="center"/>
              <w:rPr>
                <w:rFonts w:ascii="Adobe Arabic" w:hAnsi="Adobe Arabic" w:cs="Adobe Arabic"/>
                <w:color w:val="C00000"/>
                <w:sz w:val="36"/>
                <w:szCs w:val="36"/>
                <w:rtl/>
              </w:rPr>
            </w:pPr>
            <w:r w:rsidRPr="00474F78">
              <w:rPr>
                <w:rFonts w:ascii="Adobe Arabic" w:hAnsi="Adobe Arabic" w:cs="Adobe Arabic" w:hint="cs"/>
                <w:color w:val="C00000"/>
                <w:sz w:val="36"/>
                <w:szCs w:val="36"/>
                <w:rtl/>
              </w:rPr>
              <w:t>وصف البرنامج</w:t>
            </w:r>
          </w:p>
        </w:tc>
        <w:tc>
          <w:tcPr>
            <w:tcW w:w="8832" w:type="dxa"/>
            <w:shd w:val="clear" w:color="auto" w:fill="FFFFFF" w:themeFill="background1"/>
            <w:vAlign w:val="center"/>
          </w:tcPr>
          <w:p w:rsidR="00474F78" w:rsidRPr="00474F78" w:rsidRDefault="00474F78" w:rsidP="00474F78">
            <w:pPr>
              <w:spacing w:line="24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474F78">
              <w:rPr>
                <w:rFonts w:ascii="Adobe Arabic" w:hAnsi="Adobe Arabic" w:cs="Adobe Arabic"/>
                <w:color w:val="002060"/>
                <w:sz w:val="36"/>
                <w:szCs w:val="36"/>
                <w:rtl/>
              </w:rPr>
              <w:t>تعتبر حقيبة التدريب "تقييم المخاطر" دورة تدريبية مكثفة تهدف إلى تعزيز فهم المشاركين لمفهوم تقييم المخاطر وأدواته وتقنياته. سيتعلم المشاركون كيفية تحليل وتقييم المخاطر بشكل فعال، وتحديد التدابير الوقائية، وتطوير استراتيجيات للتعامل مع المخاطر المحتملة. ستشمل الحقيبة تمارين عملية ونماذج دراسة حالة لتعزيز التطبيق العملي للمفاهيم المعلمة.</w:t>
            </w:r>
          </w:p>
        </w:tc>
      </w:tr>
      <w:tr w:rsidR="00474F78" w:rsidRPr="00474F78" w:rsidTr="002F3D1F">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474F78" w:rsidRPr="00474F78" w:rsidRDefault="00474F78" w:rsidP="00474F78">
            <w:pPr>
              <w:spacing w:line="240" w:lineRule="auto"/>
              <w:jc w:val="center"/>
              <w:rPr>
                <w:rFonts w:ascii="Adobe Arabic" w:hAnsi="Adobe Arabic" w:cs="Adobe Arabic"/>
                <w:color w:val="C00000"/>
                <w:sz w:val="36"/>
                <w:szCs w:val="36"/>
                <w:rtl/>
              </w:rPr>
            </w:pPr>
            <w:r w:rsidRPr="00474F78">
              <w:rPr>
                <w:rFonts w:ascii="Adobe Arabic" w:hAnsi="Adobe Arabic" w:cs="Adobe Arabic" w:hint="cs"/>
                <w:color w:val="C00000"/>
                <w:sz w:val="36"/>
                <w:szCs w:val="36"/>
                <w:rtl/>
              </w:rPr>
              <w:t>أهمية البرنامج</w:t>
            </w:r>
          </w:p>
        </w:tc>
        <w:tc>
          <w:tcPr>
            <w:tcW w:w="8832" w:type="dxa"/>
            <w:shd w:val="clear" w:color="auto" w:fill="FFFFFF" w:themeFill="background1"/>
            <w:vAlign w:val="center"/>
          </w:tcPr>
          <w:p w:rsidR="00474F78" w:rsidRPr="00474F78" w:rsidRDefault="00474F78" w:rsidP="00474F78">
            <w:pPr>
              <w:spacing w:line="240" w:lineRule="auto"/>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32"/>
                <w:rtl/>
              </w:rPr>
            </w:pPr>
            <w:r w:rsidRPr="00474F78">
              <w:rPr>
                <w:rFonts w:ascii="Adobe Arabic" w:hAnsi="Adobe Arabic" w:cs="Adobe Arabic"/>
                <w:color w:val="002060"/>
                <w:sz w:val="36"/>
                <w:szCs w:val="36"/>
                <w:rtl/>
              </w:rPr>
              <w:t>تقييم المخاطر هو عنصر أساسي في إدارة الأمن والسلامة في المنظمات والمشاريع. يساعد تقييم المخاطر على تحديد الأخطار المحتملة وتقليل التعرض لها، مما يساهم في الحفاظ على سلامة الموظفين والأصول وضمان استمرارية العمليات. يعزز برنامج "تقييم المخاطر" الوعي بأهمية تقييم المخاطر ويمنح المشاركين المهارات اللازمة لتطبيقها بشكل فعال في بيئات العمل.</w:t>
            </w:r>
          </w:p>
        </w:tc>
      </w:tr>
      <w:tr w:rsidR="00474F78" w:rsidRPr="00474F78" w:rsidTr="002F3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474F78" w:rsidRPr="00474F78" w:rsidRDefault="00474F78" w:rsidP="00474F78">
            <w:pPr>
              <w:spacing w:line="240" w:lineRule="auto"/>
              <w:jc w:val="center"/>
              <w:rPr>
                <w:rFonts w:ascii="Adobe Arabic" w:hAnsi="Adobe Arabic" w:cs="Adobe Arabic"/>
                <w:color w:val="C00000"/>
                <w:sz w:val="36"/>
                <w:szCs w:val="36"/>
                <w:rtl/>
              </w:rPr>
            </w:pPr>
            <w:r w:rsidRPr="00474F78">
              <w:rPr>
                <w:rFonts w:ascii="Adobe Arabic" w:hAnsi="Adobe Arabic" w:cs="Adobe Arabic"/>
                <w:color w:val="C00000"/>
                <w:sz w:val="36"/>
                <w:szCs w:val="36"/>
                <w:rtl/>
              </w:rPr>
              <w:t>الهدف العام</w:t>
            </w:r>
          </w:p>
        </w:tc>
        <w:tc>
          <w:tcPr>
            <w:tcW w:w="8832" w:type="dxa"/>
            <w:shd w:val="clear" w:color="auto" w:fill="FFFFFF" w:themeFill="background1"/>
            <w:vAlign w:val="center"/>
          </w:tcPr>
          <w:p w:rsidR="00474F78" w:rsidRPr="00474F78" w:rsidRDefault="00474F78" w:rsidP="00474F78">
            <w:pPr>
              <w:spacing w:line="240" w:lineRule="auto"/>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32"/>
                <w:rtl/>
              </w:rPr>
            </w:pPr>
            <w:r w:rsidRPr="00474F78">
              <w:rPr>
                <w:rFonts w:ascii="Adobe Arabic" w:hAnsi="Adobe Arabic" w:cs="Adobe Arabic"/>
                <w:color w:val="002060"/>
                <w:sz w:val="36"/>
                <w:szCs w:val="36"/>
                <w:rtl/>
              </w:rPr>
              <w:t>هدف هذا البرنامج التدريبي هو تمكين المشاركين من فهم وتنفيذ عمليات تقييم المخاطر بشكل شامل وفعال في سياق عملهم.</w:t>
            </w:r>
          </w:p>
        </w:tc>
      </w:tr>
      <w:tr w:rsidR="00474F78" w:rsidRPr="00474F78" w:rsidTr="002F3D1F">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474F78" w:rsidRPr="00474F78" w:rsidRDefault="00474F78" w:rsidP="00474F78">
            <w:pPr>
              <w:spacing w:line="240" w:lineRule="auto"/>
              <w:jc w:val="center"/>
              <w:rPr>
                <w:rFonts w:ascii="Adobe Arabic" w:hAnsi="Adobe Arabic" w:cs="Adobe Arabic"/>
                <w:color w:val="C00000"/>
                <w:sz w:val="36"/>
                <w:szCs w:val="36"/>
                <w:rtl/>
              </w:rPr>
            </w:pPr>
            <w:r w:rsidRPr="00474F78">
              <w:rPr>
                <w:rFonts w:ascii="Adobe Arabic" w:hAnsi="Adobe Arabic" w:cs="Adobe Arabic"/>
                <w:color w:val="C00000"/>
                <w:sz w:val="36"/>
                <w:szCs w:val="36"/>
                <w:rtl/>
              </w:rPr>
              <w:t>الأهداف التفصيلية</w:t>
            </w:r>
          </w:p>
        </w:tc>
        <w:tc>
          <w:tcPr>
            <w:tcW w:w="8832" w:type="dxa"/>
            <w:shd w:val="clear" w:color="auto" w:fill="auto"/>
            <w:vAlign w:val="center"/>
          </w:tcPr>
          <w:p w:rsidR="00474F78" w:rsidRPr="00474F78" w:rsidRDefault="00474F78" w:rsidP="00474F78">
            <w:pPr>
              <w:numPr>
                <w:ilvl w:val="0"/>
                <w:numId w:val="6"/>
              </w:numPr>
              <w:spacing w:line="24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b/>
                <w:color w:val="002060"/>
                <w:sz w:val="36"/>
                <w:szCs w:val="36"/>
                <w:rtl/>
              </w:rPr>
            </w:pPr>
            <w:r w:rsidRPr="00474F78">
              <w:rPr>
                <w:rFonts w:ascii="Adobe Arabic" w:hAnsi="Adobe Arabic" w:cs="Adobe Arabic"/>
                <w:b/>
                <w:color w:val="002060"/>
                <w:sz w:val="36"/>
                <w:szCs w:val="36"/>
                <w:rtl/>
              </w:rPr>
              <w:t>فهم مفهوم تقييم المخاطر وأهميته في إدارة الأمن والسلامة.</w:t>
            </w:r>
          </w:p>
          <w:p w:rsidR="00474F78" w:rsidRPr="00474F78" w:rsidRDefault="00474F78" w:rsidP="00474F78">
            <w:pPr>
              <w:numPr>
                <w:ilvl w:val="0"/>
                <w:numId w:val="6"/>
              </w:numPr>
              <w:spacing w:line="24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b/>
                <w:color w:val="002060"/>
                <w:sz w:val="36"/>
                <w:szCs w:val="36"/>
                <w:rtl/>
              </w:rPr>
            </w:pPr>
            <w:r w:rsidRPr="00474F78">
              <w:rPr>
                <w:rFonts w:ascii="Adobe Arabic" w:hAnsi="Adobe Arabic" w:cs="Adobe Arabic"/>
                <w:b/>
                <w:color w:val="002060"/>
                <w:sz w:val="36"/>
                <w:szCs w:val="36"/>
                <w:rtl/>
              </w:rPr>
              <w:t>تعلم أدوات وتقنيات تقييم المخاطر وكيفية استخدامها بشكل صحيح.</w:t>
            </w:r>
          </w:p>
          <w:p w:rsidR="00474F78" w:rsidRPr="00474F78" w:rsidRDefault="00474F78" w:rsidP="00474F78">
            <w:pPr>
              <w:numPr>
                <w:ilvl w:val="0"/>
                <w:numId w:val="6"/>
              </w:numPr>
              <w:spacing w:line="24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b/>
                <w:color w:val="002060"/>
                <w:sz w:val="36"/>
                <w:szCs w:val="36"/>
                <w:rtl/>
              </w:rPr>
            </w:pPr>
            <w:r w:rsidRPr="00474F78">
              <w:rPr>
                <w:rFonts w:ascii="Adobe Arabic" w:hAnsi="Adobe Arabic" w:cs="Adobe Arabic"/>
                <w:b/>
                <w:color w:val="002060"/>
                <w:sz w:val="36"/>
                <w:szCs w:val="36"/>
                <w:rtl/>
              </w:rPr>
              <w:t>تحليل وتقييم المخاطر للمنظمات والمشاريع.</w:t>
            </w:r>
          </w:p>
          <w:p w:rsidR="00474F78" w:rsidRPr="00474F78" w:rsidRDefault="00474F78" w:rsidP="00474F78">
            <w:pPr>
              <w:numPr>
                <w:ilvl w:val="0"/>
                <w:numId w:val="6"/>
              </w:numPr>
              <w:spacing w:line="24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b/>
                <w:color w:val="002060"/>
                <w:sz w:val="36"/>
                <w:szCs w:val="36"/>
                <w:rtl/>
              </w:rPr>
            </w:pPr>
            <w:r w:rsidRPr="00474F78">
              <w:rPr>
                <w:rFonts w:ascii="Adobe Arabic" w:hAnsi="Adobe Arabic" w:cs="Adobe Arabic"/>
                <w:b/>
                <w:color w:val="002060"/>
                <w:sz w:val="36"/>
                <w:szCs w:val="36"/>
                <w:rtl/>
              </w:rPr>
              <w:t>تحديد التدابير الوقائية والاستراتيجيات المناسبة للتعامل مع المخاطر المحتملة.</w:t>
            </w:r>
          </w:p>
          <w:p w:rsidR="00474F78" w:rsidRPr="00474F78" w:rsidRDefault="00474F78" w:rsidP="00474F78">
            <w:pPr>
              <w:numPr>
                <w:ilvl w:val="0"/>
                <w:numId w:val="6"/>
              </w:numPr>
              <w:spacing w:line="240" w:lineRule="auto"/>
              <w:jc w:val="both"/>
              <w:cnfStyle w:val="000000000000" w:firstRow="0" w:lastRow="0" w:firstColumn="0" w:lastColumn="0" w:oddVBand="0" w:evenVBand="0" w:oddHBand="0" w:evenHBand="0" w:firstRowFirstColumn="0" w:firstRowLastColumn="0" w:lastRowFirstColumn="0" w:lastRowLastColumn="0"/>
              <w:rPr>
                <w:rFonts w:ascii="Adobe Arabic" w:hAnsi="Adobe Arabic" w:cs="Adobe Arabic"/>
                <w:bCs/>
                <w:color w:val="000000" w:themeColor="text1"/>
                <w:sz w:val="36"/>
                <w:szCs w:val="36"/>
                <w:rtl/>
              </w:rPr>
            </w:pPr>
            <w:r w:rsidRPr="00474F78">
              <w:rPr>
                <w:rFonts w:ascii="Adobe Arabic" w:hAnsi="Adobe Arabic" w:cs="Adobe Arabic"/>
                <w:b/>
                <w:color w:val="002060"/>
                <w:sz w:val="36"/>
                <w:szCs w:val="36"/>
                <w:rtl/>
              </w:rPr>
              <w:t>تطبيق المفاهيم المعلمة من خلال تمارين عملية ودراسات حالة.</w:t>
            </w:r>
          </w:p>
        </w:tc>
      </w:tr>
      <w:tr w:rsidR="00474F78" w:rsidRPr="00474F78" w:rsidTr="002F3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D5DCE4" w:themeFill="text2" w:themeFillTint="33"/>
            <w:vAlign w:val="center"/>
          </w:tcPr>
          <w:p w:rsidR="00474F78" w:rsidRPr="00474F78" w:rsidRDefault="00474F78" w:rsidP="00474F78">
            <w:pPr>
              <w:spacing w:line="240" w:lineRule="auto"/>
              <w:jc w:val="center"/>
              <w:rPr>
                <w:rFonts w:ascii="Adobe Arabic" w:hAnsi="Adobe Arabic" w:cs="Adobe Arabic"/>
                <w:color w:val="C00000"/>
                <w:sz w:val="36"/>
                <w:szCs w:val="36"/>
                <w:rtl/>
              </w:rPr>
            </w:pPr>
            <w:r w:rsidRPr="00474F78">
              <w:rPr>
                <w:rFonts w:ascii="Adobe Arabic" w:hAnsi="Adobe Arabic" w:cs="Adobe Arabic"/>
                <w:color w:val="C00000"/>
                <w:sz w:val="36"/>
                <w:szCs w:val="36"/>
                <w:rtl/>
              </w:rPr>
              <w:t>الفئة المستهدفة</w:t>
            </w:r>
          </w:p>
        </w:tc>
        <w:tc>
          <w:tcPr>
            <w:tcW w:w="8832" w:type="dxa"/>
            <w:shd w:val="clear" w:color="auto" w:fill="auto"/>
            <w:vAlign w:val="center"/>
          </w:tcPr>
          <w:p w:rsidR="00474F78" w:rsidRPr="00474F78" w:rsidRDefault="00474F78" w:rsidP="00474F78">
            <w:pPr>
              <w:numPr>
                <w:ilvl w:val="0"/>
                <w:numId w:val="6"/>
              </w:numPr>
              <w:spacing w:line="24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b/>
                <w:color w:val="002060"/>
                <w:sz w:val="36"/>
                <w:szCs w:val="36"/>
                <w:rtl/>
              </w:rPr>
            </w:pPr>
            <w:r w:rsidRPr="00474F78">
              <w:rPr>
                <w:rFonts w:ascii="Adobe Arabic" w:hAnsi="Adobe Arabic" w:cs="Adobe Arabic"/>
                <w:b/>
                <w:color w:val="002060"/>
                <w:sz w:val="36"/>
                <w:szCs w:val="36"/>
                <w:rtl/>
              </w:rPr>
              <w:t>مديري الأمن والسلامة في المنظمات والشركات.</w:t>
            </w:r>
          </w:p>
          <w:p w:rsidR="00474F78" w:rsidRPr="00474F78" w:rsidRDefault="00474F78" w:rsidP="00474F78">
            <w:pPr>
              <w:numPr>
                <w:ilvl w:val="0"/>
                <w:numId w:val="6"/>
              </w:numPr>
              <w:spacing w:line="240" w:lineRule="auto"/>
              <w:jc w:val="both"/>
              <w:cnfStyle w:val="000000100000" w:firstRow="0" w:lastRow="0" w:firstColumn="0" w:lastColumn="0" w:oddVBand="0" w:evenVBand="0" w:oddHBand="1" w:evenHBand="0" w:firstRowFirstColumn="0" w:firstRowLastColumn="0" w:lastRowFirstColumn="0" w:lastRowLastColumn="0"/>
              <w:rPr>
                <w:rFonts w:ascii="Adobe Arabic" w:hAnsi="Adobe Arabic" w:cs="Adobe Arabic"/>
                <w:b/>
                <w:color w:val="002060"/>
                <w:sz w:val="36"/>
                <w:szCs w:val="36"/>
                <w:rtl/>
              </w:rPr>
            </w:pPr>
            <w:r w:rsidRPr="00474F78">
              <w:rPr>
                <w:rFonts w:ascii="Adobe Arabic" w:hAnsi="Adobe Arabic" w:cs="Adobe Arabic"/>
                <w:b/>
                <w:color w:val="002060"/>
                <w:sz w:val="36"/>
                <w:szCs w:val="36"/>
                <w:rtl/>
              </w:rPr>
              <w:t>الموظفين المسؤولين عن إدارة المخاطر في القطاعات المختلفة.</w:t>
            </w:r>
          </w:p>
          <w:p w:rsidR="00474F78" w:rsidRPr="00474F78" w:rsidRDefault="00474F78" w:rsidP="00474F78">
            <w:pPr>
              <w:numPr>
                <w:ilvl w:val="0"/>
                <w:numId w:val="6"/>
              </w:numPr>
              <w:spacing w:line="240" w:lineRule="auto"/>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32"/>
                <w:rtl/>
              </w:rPr>
            </w:pPr>
            <w:r w:rsidRPr="00474F78">
              <w:rPr>
                <w:rFonts w:ascii="Adobe Arabic" w:hAnsi="Adobe Arabic" w:cs="Adobe Arabic"/>
                <w:b/>
                <w:color w:val="002060"/>
                <w:sz w:val="36"/>
                <w:szCs w:val="36"/>
                <w:rtl/>
              </w:rPr>
              <w:t>المهنيين العاملين في مجالات ذات صلة بالأمن والسلامة.</w:t>
            </w:r>
          </w:p>
        </w:tc>
      </w:tr>
      <w:tr w:rsidR="00474F78" w:rsidRPr="00474F78" w:rsidTr="002F3D1F">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bottom w:val="none" w:sz="0" w:space="0" w:color="auto"/>
            </w:tcBorders>
            <w:shd w:val="clear" w:color="auto" w:fill="D5DCE4" w:themeFill="text2" w:themeFillTint="33"/>
            <w:vAlign w:val="center"/>
          </w:tcPr>
          <w:p w:rsidR="00474F78" w:rsidRPr="00474F78" w:rsidRDefault="00474F78" w:rsidP="00474F78">
            <w:pPr>
              <w:spacing w:line="240" w:lineRule="auto"/>
              <w:jc w:val="center"/>
              <w:rPr>
                <w:rFonts w:ascii="Adobe Arabic" w:hAnsi="Adobe Arabic" w:cs="Adobe Arabic"/>
                <w:color w:val="C00000"/>
                <w:sz w:val="36"/>
                <w:szCs w:val="36"/>
                <w:rtl/>
              </w:rPr>
            </w:pPr>
            <w:r w:rsidRPr="00474F78">
              <w:rPr>
                <w:rFonts w:ascii="Adobe Arabic" w:hAnsi="Adobe Arabic" w:cs="Adobe Arabic"/>
                <w:color w:val="C00000"/>
                <w:sz w:val="36"/>
                <w:szCs w:val="36"/>
                <w:rtl/>
              </w:rPr>
              <w:t>مدة البرنامج</w:t>
            </w:r>
          </w:p>
        </w:tc>
        <w:tc>
          <w:tcPr>
            <w:tcW w:w="8832" w:type="dxa"/>
            <w:shd w:val="clear" w:color="auto" w:fill="FFFFFF" w:themeFill="background1"/>
            <w:vAlign w:val="center"/>
          </w:tcPr>
          <w:p w:rsidR="00474F78" w:rsidRPr="00474F78" w:rsidRDefault="00474F78" w:rsidP="006F16B4">
            <w:pPr>
              <w:spacing w:line="240" w:lineRule="auto"/>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2060"/>
                <w:sz w:val="32"/>
                <w:rtl/>
                <w:lang w:bidi="ar-AE"/>
              </w:rPr>
            </w:pPr>
            <w:r w:rsidRPr="00474F78">
              <w:rPr>
                <w:rFonts w:ascii="Adobe Arabic" w:hAnsi="Adobe Arabic" w:cs="Adobe Arabic" w:hint="cs"/>
                <w:color w:val="002060"/>
                <w:sz w:val="36"/>
                <w:szCs w:val="36"/>
                <w:rtl/>
              </w:rPr>
              <w:t>2 أيام</w:t>
            </w:r>
            <w:r w:rsidR="006F16B4">
              <w:rPr>
                <w:rFonts w:ascii="Adobe Arabic" w:hAnsi="Adobe Arabic" w:cs="Adobe Arabic" w:hint="cs"/>
                <w:color w:val="002060"/>
                <w:sz w:val="36"/>
                <w:szCs w:val="36"/>
                <w:rtl/>
              </w:rPr>
              <w:t xml:space="preserve">، </w:t>
            </w:r>
            <w:r w:rsidRPr="00474F78">
              <w:rPr>
                <w:rFonts w:ascii="Adobe Arabic" w:hAnsi="Adobe Arabic" w:cs="Adobe Arabic" w:hint="cs"/>
                <w:color w:val="002060"/>
                <w:sz w:val="36"/>
                <w:szCs w:val="36"/>
                <w:rtl/>
              </w:rPr>
              <w:t>10 ساعات</w:t>
            </w:r>
            <w:r w:rsidR="006F16B4">
              <w:rPr>
                <w:rFonts w:ascii="Simplified Arabic" w:hAnsi="Simplified Arabic" w:cs="Simplified Arabic" w:hint="cs"/>
                <w:color w:val="002060"/>
                <w:sz w:val="32"/>
                <w:rtl/>
                <w:lang w:bidi="ar-AE"/>
              </w:rPr>
              <w:t xml:space="preserve"> </w:t>
            </w:r>
            <w:r w:rsidR="006F16B4" w:rsidRPr="006F16B4">
              <w:rPr>
                <w:rFonts w:ascii="Adobe Arabic" w:hAnsi="Adobe Arabic" w:cs="Adobe Arabic" w:hint="cs"/>
                <w:color w:val="002060"/>
                <w:sz w:val="36"/>
                <w:szCs w:val="36"/>
                <w:rtl/>
              </w:rPr>
              <w:t>تدريبية</w:t>
            </w:r>
          </w:p>
        </w:tc>
      </w:tr>
    </w:tbl>
    <w:p w:rsidR="00D80F3F" w:rsidRPr="00D80F3F" w:rsidRDefault="00D80F3F" w:rsidP="00D80F3F">
      <w:pPr>
        <w:rPr>
          <w:sz w:val="40"/>
          <w:szCs w:val="44"/>
          <w:rtl/>
          <w:lang w:bidi="ar-SY"/>
        </w:rPr>
      </w:pPr>
    </w:p>
    <w:p w:rsidR="00D80F3F" w:rsidRDefault="00D80F3F" w:rsidP="00D80F3F">
      <w:pPr>
        <w:rPr>
          <w:sz w:val="40"/>
          <w:szCs w:val="44"/>
          <w:rtl/>
          <w:lang w:bidi="ar-SY"/>
        </w:rPr>
      </w:pPr>
    </w:p>
    <w:p w:rsidR="00D80F3F" w:rsidRPr="00D80F3F" w:rsidRDefault="00D80F3F" w:rsidP="00D80F3F">
      <w:pPr>
        <w:rPr>
          <w:sz w:val="40"/>
          <w:szCs w:val="44"/>
          <w:rtl/>
          <w:lang w:bidi="ar-SY"/>
        </w:rPr>
      </w:pPr>
    </w:p>
    <w:p w:rsidR="00CF7647" w:rsidRDefault="00CF7647" w:rsidP="00DF73E5">
      <w:pPr>
        <w:rPr>
          <w:sz w:val="40"/>
          <w:szCs w:val="44"/>
          <w:rtl/>
          <w:lang w:bidi="ar-SY"/>
        </w:rPr>
      </w:pPr>
    </w:p>
    <w:p w:rsidR="00CF7647" w:rsidRDefault="00CF7647" w:rsidP="00DF73E5">
      <w:pPr>
        <w:rPr>
          <w:sz w:val="40"/>
          <w:szCs w:val="44"/>
          <w:rtl/>
          <w:lang w:bidi="ar-SY"/>
        </w:rPr>
      </w:pPr>
    </w:p>
    <w:p w:rsidR="00CF7647" w:rsidRDefault="00CF7647" w:rsidP="00DF73E5">
      <w:pPr>
        <w:rPr>
          <w:sz w:val="40"/>
          <w:szCs w:val="44"/>
          <w:rtl/>
          <w:lang w:bidi="ar-SY"/>
        </w:rPr>
      </w:pPr>
    </w:p>
    <w:p w:rsidR="00DC2CFD" w:rsidRPr="00DC2CFD" w:rsidRDefault="00C67068" w:rsidP="00DF73E5">
      <w:pPr>
        <w:rPr>
          <w:sz w:val="40"/>
          <w:szCs w:val="44"/>
          <w:rtl/>
          <w:lang w:bidi="ar-SY"/>
        </w:rPr>
      </w:pPr>
      <w:r w:rsidRPr="00DC2CFD">
        <w:rPr>
          <w:noProof/>
          <w:sz w:val="40"/>
          <w:szCs w:val="44"/>
          <w:rtl/>
        </w:rPr>
        <mc:AlternateContent>
          <mc:Choice Requires="wpg">
            <w:drawing>
              <wp:anchor distT="0" distB="0" distL="114300" distR="114300" simplePos="0" relativeHeight="251982848" behindDoc="0" locked="0" layoutInCell="1" allowOverlap="1" wp14:anchorId="3A85484D" wp14:editId="26339508">
                <wp:simplePos x="0" y="0"/>
                <wp:positionH relativeFrom="column">
                  <wp:posOffset>435904</wp:posOffset>
                </wp:positionH>
                <wp:positionV relativeFrom="paragraph">
                  <wp:posOffset>283210</wp:posOffset>
                </wp:positionV>
                <wp:extent cx="1847215" cy="1484630"/>
                <wp:effectExtent l="0" t="0" r="635" b="1270"/>
                <wp:wrapNone/>
                <wp:docPr id="87" name="Group 87"/>
                <wp:cNvGraphicFramePr/>
                <a:graphic xmlns:a="http://schemas.openxmlformats.org/drawingml/2006/main">
                  <a:graphicData uri="http://schemas.microsoft.com/office/word/2010/wordprocessingGroup">
                    <wpg:wgp>
                      <wpg:cNvGrpSpPr/>
                      <wpg:grpSpPr>
                        <a:xfrm>
                          <a:off x="0" y="0"/>
                          <a:ext cx="1847215" cy="1484630"/>
                          <a:chOff x="0" y="0"/>
                          <a:chExt cx="1910380" cy="1617980"/>
                        </a:xfrm>
                      </wpg:grpSpPr>
                      <wpg:grpSp>
                        <wpg:cNvPr id="88" name="Group 88"/>
                        <wpg:cNvGrpSpPr/>
                        <wpg:grpSpPr>
                          <a:xfrm>
                            <a:off x="0" y="0"/>
                            <a:ext cx="1910380" cy="1617980"/>
                            <a:chOff x="-39091" y="7815"/>
                            <a:chExt cx="1911036" cy="1617980"/>
                          </a:xfrm>
                        </wpg:grpSpPr>
                        <pic:pic xmlns:pic="http://schemas.openxmlformats.org/drawingml/2006/picture">
                          <pic:nvPicPr>
                            <pic:cNvPr id="89" name="Picture 89"/>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90" name="Group 90"/>
                          <wpg:cNvGrpSpPr/>
                          <wpg:grpSpPr>
                            <a:xfrm>
                              <a:off x="-39091" y="359251"/>
                              <a:ext cx="1825984" cy="1016053"/>
                              <a:chOff x="132845" y="281208"/>
                              <a:chExt cx="1826043" cy="1016434"/>
                            </a:xfrm>
                          </wpg:grpSpPr>
                          <wps:wsp>
                            <wps:cNvPr id="91" name="Rectangle 91"/>
                            <wps:cNvSpPr/>
                            <wps:spPr>
                              <a:xfrm>
                                <a:off x="974804" y="957027"/>
                                <a:ext cx="984084" cy="340615"/>
                              </a:xfrm>
                              <a:prstGeom prst="rect">
                                <a:avLst/>
                              </a:prstGeom>
                              <a:noFill/>
                              <a:ln w="12700" cap="flat" cmpd="sng" algn="ctr">
                                <a:noFill/>
                                <a:prstDash val="solid"/>
                                <a:miter lim="800000"/>
                              </a:ln>
                              <a:effectLst/>
                            </wps:spPr>
                            <wps:txbx>
                              <w:txbxContent>
                                <w:p w:rsidR="00DC2CFD" w:rsidRPr="00DC2CFD" w:rsidRDefault="00DC2CFD" w:rsidP="00DC2CFD">
                                  <w:pPr>
                                    <w:spacing w:line="216" w:lineRule="auto"/>
                                    <w:jc w:val="center"/>
                                    <w:rPr>
                                      <w:rFonts w:asciiTheme="majorBidi" w:hAnsiTheme="majorBidi" w:cstheme="majorBidi"/>
                                      <w:b/>
                                      <w:bCs/>
                                      <w:color w:val="C00000"/>
                                      <w:szCs w:val="28"/>
                                      <w:rtl/>
                                      <w:lang w:bidi="ar-EG"/>
                                    </w:rPr>
                                  </w:pPr>
                                  <w:r w:rsidRPr="00DC2CFD">
                                    <w:rPr>
                                      <w:rFonts w:asciiTheme="majorBidi" w:hAnsiTheme="majorBidi" w:cstheme="majorBidi" w:hint="cs"/>
                                      <w:b/>
                                      <w:bCs/>
                                      <w:color w:val="C00000"/>
                                      <w:szCs w:val="28"/>
                                      <w:rtl/>
                                      <w:lang w:bidi="ar-EG"/>
                                    </w:rPr>
                                    <w:t>دليل المتدرب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92" name="Rectangle 92"/>
                            <wps:cNvSpPr/>
                            <wps:spPr>
                              <a:xfrm>
                                <a:off x="187574" y="281208"/>
                                <a:ext cx="943155" cy="414669"/>
                              </a:xfrm>
                              <a:prstGeom prst="rect">
                                <a:avLst/>
                              </a:prstGeom>
                              <a:noFill/>
                              <a:ln w="12700" cap="flat" cmpd="sng" algn="ctr">
                                <a:noFill/>
                                <a:prstDash val="solid"/>
                                <a:miter lim="800000"/>
                              </a:ln>
                              <a:effectLst/>
                            </wps:spPr>
                            <wps:txbx>
                              <w:txbxContent>
                                <w:p w:rsidR="00DC2CFD" w:rsidRPr="0025191D" w:rsidRDefault="00474F78"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75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3" name="Rectangle 93"/>
                            <wps:cNvSpPr/>
                            <wps:spPr>
                              <a:xfrm>
                                <a:off x="132845" y="695877"/>
                                <a:ext cx="943155" cy="414669"/>
                              </a:xfrm>
                              <a:prstGeom prst="rect">
                                <a:avLst/>
                              </a:prstGeom>
                              <a:noFill/>
                              <a:ln w="12700" cap="flat" cmpd="sng" algn="ctr">
                                <a:noFill/>
                                <a:prstDash val="solid"/>
                                <a:miter lim="800000"/>
                              </a:ln>
                              <a:effectLst/>
                            </wps:spPr>
                            <wps:txbx>
                              <w:txbxContent>
                                <w:p w:rsidR="00DC2CFD" w:rsidRPr="0025191D" w:rsidRDefault="00DC2CFD" w:rsidP="00DC2CFD">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94" name="Picture 9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bwMode="auto">
                          <a:xfrm>
                            <a:off x="942801" y="218013"/>
                            <a:ext cx="720243" cy="777146"/>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A85484D" id="Group 87" o:spid="_x0000_s1041" style="position:absolute;left:0;text-align:left;margin-left:34.3pt;margin-top:22.3pt;width:145.45pt;height:116.9pt;z-index:251982848;mso-position-horizontal-relative:text;mso-position-vertical-relative:text;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">
                <v:group id="Group 88" o:spid="_x0000_s1042"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Picture 89" o:spid="_x0000_s1043"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">
                    <v:imagedata r:id="rId26" o:title=""/>
                  </v:shape>
                  <v:group id="Group 90" o:spid="_x0000_s1044" style="position:absolute;left:-390;top:3592;width:18258;height:10161" coordorigin="1328,2812" coordsize="18260,10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91" o:spid="_x0000_s1045" style="position:absolute;left:9748;top:9570;width:9840;height:34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7KpwwAAANsAAAAPAAAAZHJzL2Rvd25yZXYueG1sRI9PawIx&#10;FMTvBb9DeIK3mrUHsa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HkuyqcMAAADbAAAADwAA&#10;AAAAAAAAAAAAAAAHAgAAZHJzL2Rvd25yZXYueG1sUEsFBgAAAAADAAMAtwAAAPcCAAAAAA==&#10;" filled="f" stroked="f" strokeweight="1pt">
                      <v:textbox>
                        <w:txbxContent>
                          <w:p w14:paraId="5163EC80" w14:textId="77777777" w:rsidR="00DC2CFD" w:rsidRPr="00DC2CFD" w:rsidRDefault="00DC2CFD" w:rsidP="00DC2CFD">
                            <w:pPr>
                              <w:spacing w:line="216" w:lineRule="auto"/>
                              <w:jc w:val="center"/>
                              <w:rPr>
                                <w:rFonts w:asciiTheme="majorBidi" w:hAnsiTheme="majorBidi" w:cstheme="majorBidi"/>
                                <w:b/>
                                <w:bCs/>
                                <w:color w:val="C00000"/>
                                <w:szCs w:val="28"/>
                                <w:rtl/>
                                <w:lang w:bidi="ar-EG"/>
                              </w:rPr>
                            </w:pPr>
                            <w:r w:rsidRPr="00DC2CFD">
                              <w:rPr>
                                <w:rFonts w:asciiTheme="majorBidi" w:hAnsiTheme="majorBidi" w:cstheme="majorBidi" w:hint="cs"/>
                                <w:b/>
                                <w:bCs/>
                                <w:color w:val="C00000"/>
                                <w:szCs w:val="28"/>
                                <w:rtl/>
                                <w:lang w:bidi="ar-EG"/>
                              </w:rPr>
                              <w:t>دليل المتدرب</w:t>
                            </w:r>
                          </w:p>
                        </w:txbxContent>
                      </v:textbox>
                    </v:rect>
                    <v:rect id="Rectangle 92" o:spid="_x0000_s1046" style="position:absolute;left:1875;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" filled="f" stroked="f" strokeweight="1pt">
                      <v:textbox>
                        <w:txbxContent>
                          <w:p w14:paraId="7774D116" w14:textId="60DED16C" w:rsidR="00DC2CFD" w:rsidRPr="0025191D" w:rsidRDefault="00474F78"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75</w:t>
                            </w:r>
                          </w:p>
                        </w:txbxContent>
                      </v:textbox>
                    </v:rect>
                    <v:rect id="Rectangle 93" o:spid="_x0000_s1047"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YlFwwAAANsAAAAPAAAAZHJzL2Rvd25yZXYueG1sRI9BawIx&#10;FITvgv8hvEJvmm0L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gdWJRcMAAADbAAAADwAA&#10;AAAAAAAAAAAAAAAHAgAAZHJzL2Rvd25yZXYueG1sUEsFBgAAAAADAAMAtwAAAPcCAAAAAA==&#10;" filled="f" stroked="f" strokeweight="1pt">
                      <v:textbox>
                        <w:txbxContent>
                          <w:p w14:paraId="5061B213" w14:textId="77777777" w:rsidR="00DC2CFD" w:rsidRPr="0025191D" w:rsidRDefault="00DC2CFD" w:rsidP="00DC2CFD">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v:textbox>
                    </v:rect>
                  </v:group>
                </v:group>
                <v:shape id="Picture 94" o:spid="_x0000_s1048" type="#_x0000_t75" style="position:absolute;left:9428;top:2180;width:7202;height:7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">
                  <v:imagedata r:id="rId27" o:title=""/>
                </v:shape>
              </v:group>
            </w:pict>
          </mc:Fallback>
        </mc:AlternateContent>
      </w:r>
      <w:r w:rsidRPr="00DC2CFD">
        <w:rPr>
          <w:noProof/>
          <w:sz w:val="40"/>
          <w:szCs w:val="44"/>
          <w:rtl/>
        </w:rPr>
        <mc:AlternateContent>
          <mc:Choice Requires="wpg">
            <w:drawing>
              <wp:anchor distT="0" distB="0" distL="114300" distR="114300" simplePos="0" relativeHeight="251986944" behindDoc="0" locked="0" layoutInCell="1" allowOverlap="1" wp14:anchorId="23E90C54" wp14:editId="3E8AC3BD">
                <wp:simplePos x="0" y="0"/>
                <wp:positionH relativeFrom="column">
                  <wp:posOffset>3795395</wp:posOffset>
                </wp:positionH>
                <wp:positionV relativeFrom="paragraph">
                  <wp:posOffset>2183130</wp:posOffset>
                </wp:positionV>
                <wp:extent cx="1826895" cy="1484630"/>
                <wp:effectExtent l="0" t="0" r="1905" b="1270"/>
                <wp:wrapNone/>
                <wp:docPr id="24" name="Group 24"/>
                <wp:cNvGraphicFramePr/>
                <a:graphic xmlns:a="http://schemas.openxmlformats.org/drawingml/2006/main">
                  <a:graphicData uri="http://schemas.microsoft.com/office/word/2010/wordprocessingGroup">
                    <wpg:wgp>
                      <wpg:cNvGrpSpPr/>
                      <wpg:grpSpPr>
                        <a:xfrm>
                          <a:off x="0" y="0"/>
                          <a:ext cx="1826895" cy="1484630"/>
                          <a:chOff x="24902" y="0"/>
                          <a:chExt cx="2298563" cy="1867535"/>
                        </a:xfrm>
                      </wpg:grpSpPr>
                      <wpg:grpSp>
                        <wpg:cNvPr id="25" name="Group 25"/>
                        <wpg:cNvGrpSpPr/>
                        <wpg:grpSpPr>
                          <a:xfrm>
                            <a:off x="24902" y="0"/>
                            <a:ext cx="2298563" cy="1867535"/>
                            <a:chOff x="-18610" y="7815"/>
                            <a:chExt cx="1890555" cy="1617980"/>
                          </a:xfrm>
                        </wpg:grpSpPr>
                        <pic:pic xmlns:pic="http://schemas.openxmlformats.org/drawingml/2006/picture">
                          <pic:nvPicPr>
                            <pic:cNvPr id="26" name="Picture 26"/>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31" name="Group 31"/>
                          <wpg:cNvGrpSpPr/>
                          <wpg:grpSpPr>
                            <a:xfrm>
                              <a:off x="-18610" y="359251"/>
                              <a:ext cx="1853419" cy="1077856"/>
                              <a:chOff x="153326" y="281208"/>
                              <a:chExt cx="1853478" cy="1078260"/>
                            </a:xfrm>
                          </wpg:grpSpPr>
                          <wps:wsp>
                            <wps:cNvPr id="32" name="Rectangle 32"/>
                            <wps:cNvSpPr/>
                            <wps:spPr>
                              <a:xfrm>
                                <a:off x="880659" y="1014016"/>
                                <a:ext cx="1126145" cy="345452"/>
                              </a:xfrm>
                              <a:prstGeom prst="rect">
                                <a:avLst/>
                              </a:prstGeom>
                              <a:noFill/>
                              <a:ln w="12700" cap="flat" cmpd="sng" algn="ctr">
                                <a:noFill/>
                                <a:prstDash val="solid"/>
                                <a:miter lim="800000"/>
                              </a:ln>
                              <a:effectLst/>
                            </wps:spPr>
                            <wps:txbx>
                              <w:txbxContent>
                                <w:p w:rsidR="00DC2CFD" w:rsidRPr="00DC2CFD" w:rsidRDefault="00DC2CFD" w:rsidP="00DC2CFD">
                                  <w:pPr>
                                    <w:spacing w:line="216" w:lineRule="auto"/>
                                    <w:jc w:val="center"/>
                                    <w:rPr>
                                      <w:rFonts w:asciiTheme="majorBidi" w:hAnsiTheme="majorBidi" w:cstheme="majorBidi"/>
                                      <w:b/>
                                      <w:bCs/>
                                      <w:color w:val="C00000"/>
                                      <w:sz w:val="24"/>
                                      <w:szCs w:val="24"/>
                                      <w:rtl/>
                                      <w:lang w:bidi="ar-EG"/>
                                    </w:rPr>
                                  </w:pPr>
                                  <w:r w:rsidRPr="00DC2CFD">
                                    <w:rPr>
                                      <w:rFonts w:asciiTheme="majorBidi" w:hAnsiTheme="majorBidi" w:cstheme="majorBidi"/>
                                      <w:b/>
                                      <w:bCs/>
                                      <w:color w:val="C00000"/>
                                      <w:sz w:val="24"/>
                                      <w:szCs w:val="24"/>
                                      <w:rtl/>
                                      <w:lang w:bidi="ar-EG"/>
                                    </w:rPr>
                                    <w:t>شرائح عرض</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33" name="Rectangle 33"/>
                            <wps:cNvSpPr/>
                            <wps:spPr>
                              <a:xfrm>
                                <a:off x="187574" y="281208"/>
                                <a:ext cx="943155" cy="414669"/>
                              </a:xfrm>
                              <a:prstGeom prst="rect">
                                <a:avLst/>
                              </a:prstGeom>
                              <a:noFill/>
                              <a:ln w="12700" cap="flat" cmpd="sng" algn="ctr">
                                <a:noFill/>
                                <a:prstDash val="solid"/>
                                <a:miter lim="800000"/>
                              </a:ln>
                              <a:effectLst/>
                            </wps:spPr>
                            <wps:txbx>
                              <w:txbxContent>
                                <w:p w:rsidR="00DC2CFD" w:rsidRPr="0025191D" w:rsidRDefault="00474F78"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82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 name="Rectangle 34"/>
                            <wps:cNvSpPr/>
                            <wps:spPr>
                              <a:xfrm>
                                <a:off x="153326" y="682330"/>
                                <a:ext cx="943155" cy="414669"/>
                              </a:xfrm>
                              <a:prstGeom prst="rect">
                                <a:avLst/>
                              </a:prstGeom>
                              <a:noFill/>
                              <a:ln w="12700" cap="flat" cmpd="sng" algn="ctr">
                                <a:noFill/>
                                <a:prstDash val="solid"/>
                                <a:miter lim="800000"/>
                              </a:ln>
                              <a:effectLst/>
                            </wps:spPr>
                            <wps:txbx>
                              <w:txbxContent>
                                <w:p w:rsidR="00DC2CFD" w:rsidRPr="0025191D" w:rsidRDefault="00DC2CFD"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شريحة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35" name="Picture 2"/>
                          <pic:cNvPicPr>
                            <a:picLocks noChangeAspect="1"/>
                          </pic:cNvPicPr>
                        </pic:nvPicPr>
                        <pic:blipFill rotWithShape="1">
                          <a:blip r:embed="rId28" cstate="print">
                            <a:clrChange>
                              <a:clrFrom>
                                <a:srgbClr val="F8F8F8"/>
                              </a:clrFrom>
                              <a:clrTo>
                                <a:srgbClr val="F8F8F8">
                                  <a:alpha val="0"/>
                                </a:srgbClr>
                              </a:clrTo>
                            </a:clrChange>
                            <a:extLst>
                              <a:ext uri="{28A0092B-C50C-407E-A947-70E740481C1C}">
                                <a14:useLocalDpi xmlns:a14="http://schemas.microsoft.com/office/drawing/2010/main" val="0"/>
                              </a:ext>
                            </a:extLst>
                          </a:blip>
                          <a:srcRect l="29111" t="14444" r="30000" b="13175"/>
                          <a:stretch/>
                        </pic:blipFill>
                        <pic:spPr>
                          <a:xfrm>
                            <a:off x="1195753" y="382954"/>
                            <a:ext cx="754380" cy="70104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E90C54" id="Group 24" o:spid="_x0000_s1049" style="position:absolute;left:0;text-align:left;margin-left:298.85pt;margin-top:171.9pt;width:143.85pt;height:116.9pt;z-index:251986944;mso-position-horizontal-relative:text;mso-position-vertical-relative:text;mso-width-relative:margin;mso-height-relative:margin" coordorigin="249" coordsize="22985,18675"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">
                <v:group id="Group 25" o:spid="_x0000_s1050" style="position:absolute;left:249;width:22985;height:18675" coordorigin="-186,78" coordsize="18905,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6" o:spid="_x0000_s1051"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">
                    <v:imagedata r:id="rId26" o:title=""/>
                  </v:shape>
                  <v:group id="Group 31" o:spid="_x0000_s1052" style="position:absolute;left:-186;top:3592;width:18534;height:10779" coordorigin="1533,2812" coordsize="18534,10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2" o:spid="_x0000_s1053" style="position:absolute;left:8806;top:10140;width:11262;height:3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PkwwAAANsAAAAPAAAAZHJzL2Rvd25yZXYueG1sRI9PawIx&#10;FMTvBb9DeIK3mlWh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yP9z5MMAAADbAAAADwAA&#10;AAAAAAAAAAAAAAAHAgAAZHJzL2Rvd25yZXYueG1sUEsFBgAAAAADAAMAtwAAAPcCAAAAAA==&#10;" filled="f" stroked="f" strokeweight="1pt">
                      <v:textbox>
                        <w:txbxContent>
                          <w:p w14:paraId="4FD211E9" w14:textId="77777777" w:rsidR="00DC2CFD" w:rsidRPr="00DC2CFD" w:rsidRDefault="00DC2CFD" w:rsidP="00DC2CFD">
                            <w:pPr>
                              <w:spacing w:line="216" w:lineRule="auto"/>
                              <w:jc w:val="center"/>
                              <w:rPr>
                                <w:rFonts w:asciiTheme="majorBidi" w:hAnsiTheme="majorBidi" w:cstheme="majorBidi"/>
                                <w:b/>
                                <w:bCs/>
                                <w:color w:val="C00000"/>
                                <w:sz w:val="24"/>
                                <w:szCs w:val="24"/>
                                <w:rtl/>
                                <w:lang w:bidi="ar-EG"/>
                              </w:rPr>
                            </w:pPr>
                            <w:r w:rsidRPr="00DC2CFD">
                              <w:rPr>
                                <w:rFonts w:asciiTheme="majorBidi" w:hAnsiTheme="majorBidi" w:cstheme="majorBidi"/>
                                <w:b/>
                                <w:bCs/>
                                <w:color w:val="C00000"/>
                                <w:sz w:val="24"/>
                                <w:szCs w:val="24"/>
                                <w:rtl/>
                                <w:lang w:bidi="ar-EG"/>
                              </w:rPr>
                              <w:t>شرائح عرض</w:t>
                            </w:r>
                          </w:p>
                        </w:txbxContent>
                      </v:textbox>
                    </v:rect>
                    <v:rect id="Rectangle 33" o:spid="_x0000_s1054" style="position:absolute;left:1875;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9Z/wwAAANsAAAAPAAAAZHJzL2Rvd25yZXYueG1sRI9PawIx&#10;FMTvBb9DeIK3mq1C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p7PWf8MAAADbAAAADwAA&#10;AAAAAAAAAAAAAAAHAgAAZHJzL2Rvd25yZXYueG1sUEsFBgAAAAADAAMAtwAAAPcCAAAAAA==&#10;" filled="f" stroked="f" strokeweight="1pt">
                      <v:textbox>
                        <w:txbxContent>
                          <w:p w14:paraId="042212D1" w14:textId="6B17E56C" w:rsidR="00DC2CFD" w:rsidRPr="0025191D" w:rsidRDefault="00474F78"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82</w:t>
                            </w:r>
                          </w:p>
                        </w:txbxContent>
                      </v:textbox>
                    </v:rect>
                    <v:rect id="Rectangle 34" o:spid="_x0000_s1055" style="position:absolute;left:1533;top:6823;width:9431;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" filled="f" stroked="f" strokeweight="1pt">
                      <v:textbox>
                        <w:txbxContent>
                          <w:p w14:paraId="583E0471" w14:textId="77777777" w:rsidR="00DC2CFD" w:rsidRPr="0025191D" w:rsidRDefault="00DC2CFD"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شريحة</w:t>
                            </w:r>
                          </w:p>
                        </w:txbxContent>
                      </v:textbox>
                    </v:rect>
                  </v:group>
                </v:group>
                <v:shape id="Picture 2" o:spid="_x0000_s1056" type="#_x0000_t75" style="position:absolute;left:11957;top:3829;width:7544;height:7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">
                  <v:imagedata r:id="rId29" o:title="" croptop="9466f" cropbottom="8634f" cropleft="19078f" cropright="19661f" chromakey="#f8f8f8"/>
                </v:shape>
              </v:group>
            </w:pict>
          </mc:Fallback>
        </mc:AlternateContent>
      </w:r>
      <w:r w:rsidRPr="00DC2CFD">
        <w:rPr>
          <w:noProof/>
          <w:sz w:val="40"/>
          <w:szCs w:val="44"/>
          <w:rtl/>
        </w:rPr>
        <mc:AlternateContent>
          <mc:Choice Requires="wpg">
            <w:drawing>
              <wp:anchor distT="0" distB="0" distL="114300" distR="114300" simplePos="0" relativeHeight="251981824" behindDoc="0" locked="0" layoutInCell="1" allowOverlap="1" wp14:anchorId="6C83FF9A" wp14:editId="1EF19DE6">
                <wp:simplePos x="0" y="0"/>
                <wp:positionH relativeFrom="column">
                  <wp:posOffset>3738245</wp:posOffset>
                </wp:positionH>
                <wp:positionV relativeFrom="paragraph">
                  <wp:posOffset>354330</wp:posOffset>
                </wp:positionV>
                <wp:extent cx="1847215" cy="1484630"/>
                <wp:effectExtent l="0" t="0" r="635" b="1270"/>
                <wp:wrapNone/>
                <wp:docPr id="86" name="Group 86"/>
                <wp:cNvGraphicFramePr/>
                <a:graphic xmlns:a="http://schemas.openxmlformats.org/drawingml/2006/main">
                  <a:graphicData uri="http://schemas.microsoft.com/office/word/2010/wordprocessingGroup">
                    <wpg:wgp>
                      <wpg:cNvGrpSpPr/>
                      <wpg:grpSpPr>
                        <a:xfrm>
                          <a:off x="0" y="0"/>
                          <a:ext cx="1847215" cy="1484630"/>
                          <a:chOff x="0" y="0"/>
                          <a:chExt cx="1910380" cy="1617980"/>
                        </a:xfrm>
                      </wpg:grpSpPr>
                      <wpg:grpSp>
                        <wpg:cNvPr id="84" name="Group 84"/>
                        <wpg:cNvGrpSpPr/>
                        <wpg:grpSpPr>
                          <a:xfrm>
                            <a:off x="0" y="0"/>
                            <a:ext cx="1910380" cy="1617980"/>
                            <a:chOff x="-39091" y="7815"/>
                            <a:chExt cx="1911036" cy="1617980"/>
                          </a:xfrm>
                        </wpg:grpSpPr>
                        <pic:pic xmlns:pic="http://schemas.openxmlformats.org/drawingml/2006/picture">
                          <pic:nvPicPr>
                            <pic:cNvPr id="83" name="Picture 83"/>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76" name="Group 76"/>
                          <wpg:cNvGrpSpPr/>
                          <wpg:grpSpPr>
                            <a:xfrm>
                              <a:off x="-39091" y="385658"/>
                              <a:ext cx="1847986" cy="989906"/>
                              <a:chOff x="132845" y="307625"/>
                              <a:chExt cx="1848045" cy="990277"/>
                            </a:xfrm>
                          </wpg:grpSpPr>
                          <wps:wsp>
                            <wps:cNvPr id="78" name="Rectangle 78"/>
                            <wps:cNvSpPr/>
                            <wps:spPr>
                              <a:xfrm>
                                <a:off x="1000668" y="952450"/>
                                <a:ext cx="980222" cy="345452"/>
                              </a:xfrm>
                              <a:prstGeom prst="rect">
                                <a:avLst/>
                              </a:prstGeom>
                              <a:noFill/>
                              <a:ln w="12700" cap="flat" cmpd="sng" algn="ctr">
                                <a:noFill/>
                                <a:prstDash val="solid"/>
                                <a:miter lim="800000"/>
                              </a:ln>
                              <a:effectLst/>
                            </wps:spPr>
                            <wps:txbx>
                              <w:txbxContent>
                                <w:p w:rsidR="00DC2CFD" w:rsidRPr="00DC2CFD" w:rsidRDefault="00DC2CFD" w:rsidP="00DC2CFD">
                                  <w:pPr>
                                    <w:spacing w:line="216" w:lineRule="auto"/>
                                    <w:jc w:val="center"/>
                                    <w:rPr>
                                      <w:rFonts w:asciiTheme="majorBidi" w:hAnsiTheme="majorBidi" w:cstheme="majorBidi"/>
                                      <w:b/>
                                      <w:bCs/>
                                      <w:color w:val="C00000"/>
                                      <w:szCs w:val="28"/>
                                      <w:rtl/>
                                      <w:lang w:bidi="ar-EG"/>
                                    </w:rPr>
                                  </w:pPr>
                                  <w:r w:rsidRPr="00DC2CFD">
                                    <w:rPr>
                                      <w:rFonts w:asciiTheme="majorBidi" w:hAnsiTheme="majorBidi" w:cstheme="majorBidi"/>
                                      <w:b/>
                                      <w:bCs/>
                                      <w:color w:val="C00000"/>
                                      <w:szCs w:val="28"/>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79" name="Rectangle 79"/>
                            <wps:cNvSpPr/>
                            <wps:spPr>
                              <a:xfrm>
                                <a:off x="168771" y="307625"/>
                                <a:ext cx="943155" cy="414669"/>
                              </a:xfrm>
                              <a:prstGeom prst="rect">
                                <a:avLst/>
                              </a:prstGeom>
                              <a:noFill/>
                              <a:ln w="12700" cap="flat" cmpd="sng" algn="ctr">
                                <a:noFill/>
                                <a:prstDash val="solid"/>
                                <a:miter lim="800000"/>
                              </a:ln>
                              <a:effectLst/>
                            </wps:spPr>
                            <wps:txbx>
                              <w:txbxContent>
                                <w:p w:rsidR="00DC2CFD" w:rsidRPr="0025191D" w:rsidRDefault="00474F78"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82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0" name="Rectangle 80"/>
                            <wps:cNvSpPr/>
                            <wps:spPr>
                              <a:xfrm>
                                <a:off x="132845" y="695877"/>
                                <a:ext cx="943155" cy="414669"/>
                              </a:xfrm>
                              <a:prstGeom prst="rect">
                                <a:avLst/>
                              </a:prstGeom>
                              <a:noFill/>
                              <a:ln w="12700" cap="flat" cmpd="sng" algn="ctr">
                                <a:noFill/>
                                <a:prstDash val="solid"/>
                                <a:miter lim="800000"/>
                              </a:ln>
                              <a:effectLst/>
                            </wps:spPr>
                            <wps:txbx>
                              <w:txbxContent>
                                <w:p w:rsidR="00DC2CFD" w:rsidRPr="0025191D" w:rsidRDefault="00DC2CFD" w:rsidP="00DC2CFD">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85" name="Picture 8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bwMode="auto">
                          <a:xfrm>
                            <a:off x="967712" y="203200"/>
                            <a:ext cx="664210" cy="7734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83FF9A" id="Group 86" o:spid="_x0000_s1057" style="position:absolute;left:0;text-align:left;margin-left:294.35pt;margin-top:27.9pt;width:145.45pt;height:116.9pt;z-index:251981824;mso-position-horizontal-relative:text;mso-position-vertical-relative:text;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">
                <v:group id="Group 84" o:spid="_x0000_s1058"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Picture 83" o:spid="_x0000_s1059"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">
                    <v:imagedata r:id="rId26" o:title=""/>
                  </v:shape>
                  <v:group id="Group 76" o:spid="_x0000_s1060" style="position:absolute;left:-390;top:3856;width:18478;height:9899" coordorigin="1328,3076" coordsize="18480,9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8" o:spid="_x0000_s1061" style="position:absolute;left:10006;top:9524;width:9802;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" filled="f" stroked="f" strokeweight="1pt">
                      <v:textbox>
                        <w:txbxContent>
                          <w:p w14:paraId="6E476925" w14:textId="77777777" w:rsidR="00DC2CFD" w:rsidRPr="00DC2CFD" w:rsidRDefault="00DC2CFD" w:rsidP="00DC2CFD">
                            <w:pPr>
                              <w:spacing w:line="216" w:lineRule="auto"/>
                              <w:jc w:val="center"/>
                              <w:rPr>
                                <w:rFonts w:asciiTheme="majorBidi" w:hAnsiTheme="majorBidi" w:cstheme="majorBidi"/>
                                <w:b/>
                                <w:bCs/>
                                <w:color w:val="C00000"/>
                                <w:szCs w:val="28"/>
                                <w:rtl/>
                                <w:lang w:bidi="ar-EG"/>
                              </w:rPr>
                            </w:pPr>
                            <w:r w:rsidRPr="00DC2CFD">
                              <w:rPr>
                                <w:rFonts w:asciiTheme="majorBidi" w:hAnsiTheme="majorBidi" w:cstheme="majorBidi"/>
                                <w:b/>
                                <w:bCs/>
                                <w:color w:val="C00000"/>
                                <w:szCs w:val="28"/>
                                <w:rtl/>
                                <w:lang w:bidi="ar-EG"/>
                              </w:rPr>
                              <w:t>دليل المدرب</w:t>
                            </w:r>
                          </w:p>
                        </w:txbxContent>
                      </v:textbox>
                    </v:rect>
                    <v:rect id="Rectangle 79" o:spid="_x0000_s1062" style="position:absolute;left:1687;top:3076;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" filled="f" stroked="f" strokeweight="1pt">
                      <v:textbox>
                        <w:txbxContent>
                          <w:p w14:paraId="545FFB0A" w14:textId="77B0ACBB" w:rsidR="00DC2CFD" w:rsidRPr="0025191D" w:rsidRDefault="00474F78"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82</w:t>
                            </w:r>
                          </w:p>
                        </w:txbxContent>
                      </v:textbox>
                    </v:rect>
                    <v:rect id="Rectangle 80" o:spid="_x0000_s1063"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14:paraId="71BD758C" w14:textId="77777777" w:rsidR="00DC2CFD" w:rsidRPr="0025191D" w:rsidRDefault="00DC2CFD" w:rsidP="00DC2CFD">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v:textbox>
                    </v:rect>
                  </v:group>
                </v:group>
                <v:shape id="Picture 85" o:spid="_x0000_s1064" type="#_x0000_t75" style="position:absolute;left:9677;top:2032;width:6642;height:7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">
                  <v:imagedata r:id="rId31" o:title=""/>
                </v:shape>
              </v:group>
            </w:pict>
          </mc:Fallback>
        </mc:AlternateContent>
      </w:r>
      <w:r w:rsidRPr="00DC2CFD">
        <w:rPr>
          <w:noProof/>
          <w:sz w:val="40"/>
          <w:szCs w:val="44"/>
          <w:rtl/>
        </w:rPr>
        <mc:AlternateContent>
          <mc:Choice Requires="wpg">
            <w:drawing>
              <wp:anchor distT="0" distB="0" distL="114300" distR="114300" simplePos="0" relativeHeight="251984896" behindDoc="0" locked="0" layoutInCell="1" allowOverlap="1" wp14:anchorId="36434A36" wp14:editId="4E82C24C">
                <wp:simplePos x="0" y="0"/>
                <wp:positionH relativeFrom="column">
                  <wp:posOffset>3823335</wp:posOffset>
                </wp:positionH>
                <wp:positionV relativeFrom="paragraph">
                  <wp:posOffset>4064635</wp:posOffset>
                </wp:positionV>
                <wp:extent cx="1847215" cy="1484630"/>
                <wp:effectExtent l="0" t="0" r="635" b="1270"/>
                <wp:wrapNone/>
                <wp:docPr id="164" name="Group 164"/>
                <wp:cNvGraphicFramePr/>
                <a:graphic xmlns:a="http://schemas.openxmlformats.org/drawingml/2006/main">
                  <a:graphicData uri="http://schemas.microsoft.com/office/word/2010/wordprocessingGroup">
                    <wpg:wgp>
                      <wpg:cNvGrpSpPr/>
                      <wpg:grpSpPr>
                        <a:xfrm>
                          <a:off x="0" y="0"/>
                          <a:ext cx="1847215" cy="1484630"/>
                          <a:chOff x="0" y="0"/>
                          <a:chExt cx="1910380" cy="1617980"/>
                        </a:xfrm>
                      </wpg:grpSpPr>
                      <wpg:grpSp>
                        <wpg:cNvPr id="165" name="Group 165"/>
                        <wpg:cNvGrpSpPr/>
                        <wpg:grpSpPr>
                          <a:xfrm>
                            <a:off x="0" y="0"/>
                            <a:ext cx="1910380" cy="1617980"/>
                            <a:chOff x="-39091" y="7815"/>
                            <a:chExt cx="1911036" cy="1617980"/>
                          </a:xfrm>
                        </wpg:grpSpPr>
                        <pic:pic xmlns:pic="http://schemas.openxmlformats.org/drawingml/2006/picture">
                          <pic:nvPicPr>
                            <pic:cNvPr id="166" name="Picture 166"/>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167" name="Group 167"/>
                          <wpg:cNvGrpSpPr/>
                          <wpg:grpSpPr>
                            <a:xfrm>
                              <a:off x="-39091" y="359251"/>
                              <a:ext cx="1722301" cy="1016313"/>
                              <a:chOff x="132845" y="281208"/>
                              <a:chExt cx="1722356" cy="1016694"/>
                            </a:xfrm>
                          </wpg:grpSpPr>
                          <wps:wsp>
                            <wps:cNvPr id="168" name="Rectangle 168"/>
                            <wps:cNvSpPr/>
                            <wps:spPr>
                              <a:xfrm>
                                <a:off x="1000668" y="952450"/>
                                <a:ext cx="854533" cy="345452"/>
                              </a:xfrm>
                              <a:prstGeom prst="rect">
                                <a:avLst/>
                              </a:prstGeom>
                              <a:noFill/>
                              <a:ln w="12700" cap="flat" cmpd="sng" algn="ctr">
                                <a:noFill/>
                                <a:prstDash val="solid"/>
                                <a:miter lim="800000"/>
                              </a:ln>
                              <a:effectLst/>
                            </wps:spPr>
                            <wps:txbx>
                              <w:txbxContent>
                                <w:p w:rsidR="00DC2CFD" w:rsidRPr="004366FC" w:rsidRDefault="00DC2CFD" w:rsidP="00DC2CFD">
                                  <w:pPr>
                                    <w:spacing w:line="216" w:lineRule="auto"/>
                                    <w:jc w:val="center"/>
                                    <w:rPr>
                                      <w:rFonts w:ascii="Sakkal Majalla" w:hAnsi="Sakkal Majalla" w:cs="Sakkal Majalla"/>
                                      <w:b/>
                                      <w:bCs/>
                                      <w:color w:val="C00000"/>
                                      <w:sz w:val="32"/>
                                      <w:rtl/>
                                      <w:lang w:bidi="ar-EG"/>
                                    </w:rPr>
                                  </w:pPr>
                                  <w:r>
                                    <w:rPr>
                                      <w:rFonts w:ascii="Sakkal Majalla" w:hAnsi="Sakkal Majalla" w:cs="Sakkal Majalla" w:hint="cs"/>
                                      <w:b/>
                                      <w:bCs/>
                                      <w:color w:val="C00000"/>
                                      <w:sz w:val="32"/>
                                      <w:rtl/>
                                      <w:lang w:bidi="ar-EG"/>
                                    </w:rPr>
                                    <w:t>استمارة تقييم</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69" name="Rectangle 169"/>
                            <wps:cNvSpPr/>
                            <wps:spPr>
                              <a:xfrm>
                                <a:off x="187574" y="281208"/>
                                <a:ext cx="943155" cy="414669"/>
                              </a:xfrm>
                              <a:prstGeom prst="rect">
                                <a:avLst/>
                              </a:prstGeom>
                              <a:noFill/>
                              <a:ln w="12700" cap="flat" cmpd="sng" algn="ctr">
                                <a:noFill/>
                                <a:prstDash val="solid"/>
                                <a:miter lim="800000"/>
                              </a:ln>
                              <a:effectLst/>
                            </wps:spPr>
                            <wps:txbx>
                              <w:txbxContent>
                                <w:p w:rsidR="00DC2CFD" w:rsidRPr="0025191D" w:rsidRDefault="00DC2CFD"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0" name="Rectangle 170"/>
                            <wps:cNvSpPr/>
                            <wps:spPr>
                              <a:xfrm>
                                <a:off x="132845" y="695877"/>
                                <a:ext cx="943155" cy="414669"/>
                              </a:xfrm>
                              <a:prstGeom prst="rect">
                                <a:avLst/>
                              </a:prstGeom>
                              <a:noFill/>
                              <a:ln w="12700" cap="flat" cmpd="sng" algn="ctr">
                                <a:noFill/>
                                <a:prstDash val="solid"/>
                                <a:miter lim="800000"/>
                              </a:ln>
                              <a:effectLst/>
                            </wps:spPr>
                            <wps:txbx>
                              <w:txbxContent>
                                <w:p w:rsidR="00DC2CFD" w:rsidRPr="0025191D" w:rsidRDefault="00DC2CFD"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صفحات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171" name="Picture 17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bwMode="auto">
                          <a:xfrm>
                            <a:off x="852046" y="359953"/>
                            <a:ext cx="898055" cy="621846"/>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6434A36" id="Group 164" o:spid="_x0000_s1065" style="position:absolute;left:0;text-align:left;margin-left:301.05pt;margin-top:320.05pt;width:145.45pt;height:116.9pt;z-index:251984896;mso-position-horizontal-relative:text;mso-position-vertical-relative:text;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">
                <v:group id="Group 165" o:spid="_x0000_s1066"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Picture 166" o:spid="_x0000_s1067"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">
                    <v:imagedata r:id="rId26" o:title=""/>
                  </v:shape>
                  <v:group id="Group 167" o:spid="_x0000_s1068" style="position:absolute;left:-390;top:3592;width:17222;height:10163" coordorigin="1328,2812" coordsize="17223,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69" style="position:absolute;left:10006;top:9524;width:8546;height:34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14:paraId="79723307" w14:textId="77777777" w:rsidR="00DC2CFD" w:rsidRPr="004366FC" w:rsidRDefault="00DC2CFD" w:rsidP="00DC2CFD">
                            <w:pPr>
                              <w:spacing w:line="216" w:lineRule="auto"/>
                              <w:jc w:val="center"/>
                              <w:rPr>
                                <w:rFonts w:ascii="Sakkal Majalla" w:hAnsi="Sakkal Majalla" w:cs="Sakkal Majalla"/>
                                <w:b/>
                                <w:bCs/>
                                <w:color w:val="C00000"/>
                                <w:sz w:val="32"/>
                                <w:rtl/>
                                <w:lang w:bidi="ar-EG"/>
                              </w:rPr>
                            </w:pPr>
                            <w:r>
                              <w:rPr>
                                <w:rFonts w:ascii="Sakkal Majalla" w:hAnsi="Sakkal Majalla" w:cs="Sakkal Majalla" w:hint="cs"/>
                                <w:b/>
                                <w:bCs/>
                                <w:color w:val="C00000"/>
                                <w:sz w:val="32"/>
                                <w:rtl/>
                                <w:lang w:bidi="ar-EG"/>
                              </w:rPr>
                              <w:t>استمارة تقييم</w:t>
                            </w:r>
                          </w:p>
                        </w:txbxContent>
                      </v:textbox>
                    </v:rect>
                    <v:rect id="Rectangle 169" o:spid="_x0000_s1070" style="position:absolute;left:1875;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" filled="f" stroked="f" strokeweight="1pt">
                      <v:textbox>
                        <w:txbxContent>
                          <w:p w14:paraId="3E0924CA" w14:textId="77777777" w:rsidR="00DC2CFD" w:rsidRPr="0025191D" w:rsidRDefault="00DC2CFD"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5</w:t>
                            </w:r>
                          </w:p>
                        </w:txbxContent>
                      </v:textbox>
                    </v:rect>
                    <v:rect id="Rectangle 170" o:spid="_x0000_s1071"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HrxAAAANwAAAAPAAAAZHJzL2Rvd25yZXYueG1sRI9PT8Mw&#10;DMXvSHyHyEjcWAoHm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HDWIevEAAAA3AAAAA8A&#10;AAAAAAAAAAAAAAAABwIAAGRycy9kb3ducmV2LnhtbFBLBQYAAAAAAwADALcAAAD4AgAAAAA=&#10;" filled="f" stroked="f" strokeweight="1pt">
                      <v:textbox>
                        <w:txbxContent>
                          <w:p w14:paraId="3101048B" w14:textId="77777777" w:rsidR="00DC2CFD" w:rsidRPr="0025191D" w:rsidRDefault="00DC2CFD"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صفحات</w:t>
                            </w:r>
                          </w:p>
                        </w:txbxContent>
                      </v:textbox>
                    </v:rect>
                  </v:group>
                </v:group>
                <v:shape id="Picture 171" o:spid="_x0000_s1072" type="#_x0000_t75" style="position:absolute;left:8520;top:3599;width:8981;height:6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">
                  <v:imagedata r:id="rId33" o:title=""/>
                </v:shape>
              </v:group>
            </w:pict>
          </mc:Fallback>
        </mc:AlternateContent>
      </w:r>
    </w:p>
    <w:p w:rsidR="00DC2CFD" w:rsidRPr="00DC2CFD" w:rsidRDefault="00DC2CFD" w:rsidP="00DC2CFD">
      <w:pPr>
        <w:rPr>
          <w:sz w:val="40"/>
          <w:szCs w:val="44"/>
          <w:rtl/>
          <w:lang w:bidi="ar-SY"/>
        </w:rPr>
      </w:pPr>
    </w:p>
    <w:p w:rsidR="00DC2CFD" w:rsidRPr="00DC2CFD" w:rsidRDefault="00DC2CFD" w:rsidP="00DC2CFD">
      <w:pPr>
        <w:rPr>
          <w:sz w:val="40"/>
          <w:szCs w:val="44"/>
          <w:rtl/>
          <w:lang w:bidi="ar-SY"/>
        </w:rPr>
      </w:pPr>
    </w:p>
    <w:p w:rsidR="00DC2CFD" w:rsidRPr="00DC2CFD" w:rsidRDefault="00DC2CFD" w:rsidP="00DC2CFD">
      <w:pPr>
        <w:rPr>
          <w:sz w:val="40"/>
          <w:szCs w:val="44"/>
          <w:rtl/>
          <w:lang w:bidi="ar-SY"/>
        </w:rPr>
      </w:pPr>
    </w:p>
    <w:p w:rsidR="00DC2CFD" w:rsidRPr="00DC2CFD" w:rsidRDefault="00FB756E" w:rsidP="00DC2CFD">
      <w:pPr>
        <w:rPr>
          <w:sz w:val="40"/>
          <w:szCs w:val="44"/>
          <w:rtl/>
          <w:lang w:bidi="ar-SY"/>
        </w:rPr>
      </w:pPr>
      <w:r w:rsidRPr="00DC2CFD">
        <w:rPr>
          <w:noProof/>
          <w:sz w:val="40"/>
          <w:szCs w:val="44"/>
          <w:rtl/>
        </w:rPr>
        <mc:AlternateContent>
          <mc:Choice Requires="wpg">
            <w:drawing>
              <wp:anchor distT="0" distB="0" distL="114300" distR="114300" simplePos="0" relativeHeight="251983872" behindDoc="0" locked="0" layoutInCell="1" allowOverlap="1" wp14:anchorId="0964BECC" wp14:editId="78F83BC6">
                <wp:simplePos x="0" y="0"/>
                <wp:positionH relativeFrom="margin">
                  <wp:posOffset>485140</wp:posOffset>
                </wp:positionH>
                <wp:positionV relativeFrom="paragraph">
                  <wp:posOffset>212725</wp:posOffset>
                </wp:positionV>
                <wp:extent cx="1847215" cy="1484630"/>
                <wp:effectExtent l="0" t="0" r="635" b="1270"/>
                <wp:wrapNone/>
                <wp:docPr id="156" name="Group 156"/>
                <wp:cNvGraphicFramePr/>
                <a:graphic xmlns:a="http://schemas.openxmlformats.org/drawingml/2006/main">
                  <a:graphicData uri="http://schemas.microsoft.com/office/word/2010/wordprocessingGroup">
                    <wpg:wgp>
                      <wpg:cNvGrpSpPr/>
                      <wpg:grpSpPr>
                        <a:xfrm>
                          <a:off x="0" y="0"/>
                          <a:ext cx="1847215" cy="1484630"/>
                          <a:chOff x="0" y="0"/>
                          <a:chExt cx="1910380" cy="1617980"/>
                        </a:xfrm>
                      </wpg:grpSpPr>
                      <wpg:grpSp>
                        <wpg:cNvPr id="157" name="Group 157"/>
                        <wpg:cNvGrpSpPr/>
                        <wpg:grpSpPr>
                          <a:xfrm>
                            <a:off x="0" y="0"/>
                            <a:ext cx="1910380" cy="1617980"/>
                            <a:chOff x="-39091" y="7815"/>
                            <a:chExt cx="1911036" cy="1617980"/>
                          </a:xfrm>
                        </wpg:grpSpPr>
                        <pic:pic xmlns:pic="http://schemas.openxmlformats.org/drawingml/2006/picture">
                          <pic:nvPicPr>
                            <pic:cNvPr id="158" name="Picture 158"/>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g:grpSp>
                          <wpg:cNvPr id="159" name="Group 159"/>
                          <wpg:cNvGrpSpPr/>
                          <wpg:grpSpPr>
                            <a:xfrm>
                              <a:off x="-39091" y="359251"/>
                              <a:ext cx="1772052" cy="1016312"/>
                              <a:chOff x="132845" y="281208"/>
                              <a:chExt cx="1772109" cy="1016693"/>
                            </a:xfrm>
                          </wpg:grpSpPr>
                          <wps:wsp>
                            <wps:cNvPr id="160" name="Rectangle 160"/>
                            <wps:cNvSpPr/>
                            <wps:spPr>
                              <a:xfrm>
                                <a:off x="974954" y="957286"/>
                                <a:ext cx="930000" cy="340615"/>
                              </a:xfrm>
                              <a:prstGeom prst="rect">
                                <a:avLst/>
                              </a:prstGeom>
                              <a:noFill/>
                              <a:ln w="12700" cap="flat" cmpd="sng" algn="ctr">
                                <a:noFill/>
                                <a:prstDash val="solid"/>
                                <a:miter lim="800000"/>
                              </a:ln>
                              <a:effectLst/>
                            </wps:spPr>
                            <wps:txbx>
                              <w:txbxContent>
                                <w:p w:rsidR="00DC2CFD" w:rsidRPr="004366FC" w:rsidRDefault="00DC2CFD" w:rsidP="00DC2CFD">
                                  <w:pPr>
                                    <w:spacing w:line="216" w:lineRule="auto"/>
                                    <w:jc w:val="center"/>
                                    <w:rPr>
                                      <w:rFonts w:ascii="Sakkal Majalla" w:hAnsi="Sakkal Majalla" w:cs="Sakkal Majalla"/>
                                      <w:b/>
                                      <w:bCs/>
                                      <w:color w:val="C00000"/>
                                      <w:sz w:val="32"/>
                                      <w:rtl/>
                                      <w:lang w:bidi="ar-EG"/>
                                    </w:rPr>
                                  </w:pPr>
                                  <w:r>
                                    <w:rPr>
                                      <w:rFonts w:ascii="Sakkal Majalla" w:hAnsi="Sakkal Majalla" w:cs="Sakkal Majalla" w:hint="cs"/>
                                      <w:b/>
                                      <w:bCs/>
                                      <w:color w:val="C00000"/>
                                      <w:sz w:val="32"/>
                                      <w:rtl/>
                                      <w:lang w:bidi="ar-EG"/>
                                    </w:rPr>
                                    <w:t>ورقة عمل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61" name="Rectangle 161"/>
                            <wps:cNvSpPr/>
                            <wps:spPr>
                              <a:xfrm>
                                <a:off x="187574" y="281208"/>
                                <a:ext cx="943155" cy="414669"/>
                              </a:xfrm>
                              <a:prstGeom prst="rect">
                                <a:avLst/>
                              </a:prstGeom>
                              <a:noFill/>
                              <a:ln w="12700" cap="flat" cmpd="sng" algn="ctr">
                                <a:noFill/>
                                <a:prstDash val="solid"/>
                                <a:miter lim="800000"/>
                              </a:ln>
                              <a:effectLst/>
                            </wps:spPr>
                            <wps:txbx>
                              <w:txbxContent>
                                <w:p w:rsidR="00DC2CFD" w:rsidRPr="0025191D" w:rsidRDefault="00474F78"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2" name="Rectangle 162"/>
                            <wps:cNvSpPr/>
                            <wps:spPr>
                              <a:xfrm>
                                <a:off x="132845" y="695877"/>
                                <a:ext cx="943155" cy="414669"/>
                              </a:xfrm>
                              <a:prstGeom prst="rect">
                                <a:avLst/>
                              </a:prstGeom>
                              <a:noFill/>
                              <a:ln w="12700" cap="flat" cmpd="sng" algn="ctr">
                                <a:noFill/>
                                <a:prstDash val="solid"/>
                                <a:miter lim="800000"/>
                              </a:ln>
                              <a:effectLst/>
                            </wps:spPr>
                            <wps:txbx>
                              <w:txbxContent>
                                <w:p w:rsidR="00DC2CFD" w:rsidRPr="0025191D" w:rsidRDefault="00DC2CFD" w:rsidP="00DC2CFD">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pic:pic xmlns:pic="http://schemas.openxmlformats.org/drawingml/2006/picture">
                        <pic:nvPicPr>
                          <pic:cNvPr id="163" name="Picture 1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bwMode="auto">
                          <a:xfrm>
                            <a:off x="955652" y="351436"/>
                            <a:ext cx="720243" cy="560093"/>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64BECC" id="Group 156" o:spid="_x0000_s1073" style="position:absolute;left:0;text-align:left;margin-left:38.2pt;margin-top:16.75pt;width:145.45pt;height:116.9pt;z-index:251983872;mso-position-horizontal-relative:margin;mso-position-vertical-relative:text;mso-width-relative:margin;mso-height-relative:margin" coordsize="19103,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">
                <v:group id="Group 157" o:spid="_x0000_s1074" style="position:absolute;width:19103;height:16179" coordorigin="-390,78" coordsize="19110,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Picture 158" o:spid="_x0000_s1075"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">
                    <v:imagedata r:id="rId26" o:title=""/>
                  </v:shape>
                  <v:group id="Group 159" o:spid="_x0000_s1076" style="position:absolute;left:-390;top:3592;width:17719;height:10163" coordorigin="1328,2812" coordsize="17721,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77" style="position:absolute;left:9749;top:9572;width:9300;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" filled="f" stroked="f" strokeweight="1pt">
                      <v:textbox>
                        <w:txbxContent>
                          <w:p w14:paraId="2BAAD1C3" w14:textId="77777777" w:rsidR="00DC2CFD" w:rsidRPr="004366FC" w:rsidRDefault="00DC2CFD" w:rsidP="00DC2CFD">
                            <w:pPr>
                              <w:spacing w:line="216" w:lineRule="auto"/>
                              <w:jc w:val="center"/>
                              <w:rPr>
                                <w:rFonts w:ascii="Sakkal Majalla" w:hAnsi="Sakkal Majalla" w:cs="Sakkal Majalla"/>
                                <w:b/>
                                <w:bCs/>
                                <w:color w:val="C00000"/>
                                <w:sz w:val="32"/>
                                <w:rtl/>
                                <w:lang w:bidi="ar-EG"/>
                              </w:rPr>
                            </w:pPr>
                            <w:r>
                              <w:rPr>
                                <w:rFonts w:ascii="Sakkal Majalla" w:hAnsi="Sakkal Majalla" w:cs="Sakkal Majalla" w:hint="cs"/>
                                <w:b/>
                                <w:bCs/>
                                <w:color w:val="C00000"/>
                                <w:sz w:val="32"/>
                                <w:rtl/>
                                <w:lang w:bidi="ar-EG"/>
                              </w:rPr>
                              <w:t>ورقة عمل</w:t>
                            </w:r>
                          </w:p>
                        </w:txbxContent>
                      </v:textbox>
                    </v:rect>
                    <v:rect id="Rectangle 161" o:spid="_x0000_s1078" style="position:absolute;left:1875;top:2812;width:9432;height:4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" filled="f" stroked="f" strokeweight="1pt">
                      <v:textbox>
                        <w:txbxContent>
                          <w:p w14:paraId="08CC32D3" w14:textId="424247CC" w:rsidR="00DC2CFD" w:rsidRPr="0025191D" w:rsidRDefault="00474F78" w:rsidP="00DC2CFD">
                            <w:pPr>
                              <w:spacing w:line="216" w:lineRule="auto"/>
                              <w:jc w:val="center"/>
                              <w:rPr>
                                <w:rFonts w:ascii="Sakkal Majalla" w:hAnsi="Sakkal Majalla" w:cs="Sakkal Majalla"/>
                                <w:b/>
                                <w:bCs/>
                                <w:sz w:val="44"/>
                                <w:szCs w:val="44"/>
                                <w:rtl/>
                                <w:lang w:bidi="ar-EG"/>
                              </w:rPr>
                            </w:pPr>
                            <w:r>
                              <w:rPr>
                                <w:rFonts w:ascii="Sakkal Majalla" w:hAnsi="Sakkal Majalla" w:cs="Sakkal Majalla" w:hint="cs"/>
                                <w:b/>
                                <w:bCs/>
                                <w:sz w:val="44"/>
                                <w:szCs w:val="44"/>
                                <w:rtl/>
                                <w:lang w:bidi="ar-EG"/>
                              </w:rPr>
                              <w:t>4</w:t>
                            </w:r>
                          </w:p>
                        </w:txbxContent>
                      </v:textbox>
                    </v:rect>
                    <v:rect id="Rectangle 162" o:spid="_x0000_s1079" style="position:absolute;left:1328;top:6958;width:943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" filled="f" stroked="f" strokeweight="1pt">
                      <v:textbox>
                        <w:txbxContent>
                          <w:p w14:paraId="039526AF" w14:textId="77777777" w:rsidR="00DC2CFD" w:rsidRPr="0025191D" w:rsidRDefault="00DC2CFD" w:rsidP="00DC2CFD">
                            <w:pPr>
                              <w:spacing w:line="216" w:lineRule="auto"/>
                              <w:jc w:val="center"/>
                              <w:rPr>
                                <w:rFonts w:ascii="Sakkal Majalla" w:hAnsi="Sakkal Majalla" w:cs="Sakkal Majalla"/>
                                <w:b/>
                                <w:bCs/>
                                <w:sz w:val="44"/>
                                <w:szCs w:val="44"/>
                                <w:rtl/>
                                <w:lang w:bidi="ar-EG"/>
                              </w:rPr>
                            </w:pPr>
                            <w:r w:rsidRPr="0025191D">
                              <w:rPr>
                                <w:rFonts w:ascii="Sakkal Majalla" w:hAnsi="Sakkal Majalla" w:cs="Sakkal Majalla" w:hint="cs"/>
                                <w:b/>
                                <w:bCs/>
                                <w:sz w:val="44"/>
                                <w:szCs w:val="44"/>
                                <w:rtl/>
                                <w:lang w:bidi="ar-EG"/>
                              </w:rPr>
                              <w:t>صفحة</w:t>
                            </w:r>
                          </w:p>
                        </w:txbxContent>
                      </v:textbox>
                    </v:rect>
                  </v:group>
                </v:group>
                <v:shape id="Picture 163" o:spid="_x0000_s1080" type="#_x0000_t75" style="position:absolute;left:9556;top:3514;width:7202;height:5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">
                  <v:imagedata r:id="rId35" o:title=""/>
                </v:shape>
                <w10:wrap anchorx="margin"/>
              </v:group>
            </w:pict>
          </mc:Fallback>
        </mc:AlternateContent>
      </w:r>
    </w:p>
    <w:p w:rsidR="00DC2CFD" w:rsidRPr="00DC2CFD" w:rsidRDefault="00DC2CFD" w:rsidP="00DC2CFD">
      <w:pPr>
        <w:rPr>
          <w:sz w:val="40"/>
          <w:szCs w:val="44"/>
          <w:rtl/>
          <w:lang w:bidi="ar-SY"/>
        </w:rPr>
      </w:pPr>
    </w:p>
    <w:p w:rsidR="00DC2CFD" w:rsidRPr="00DC2CFD" w:rsidRDefault="00DC2CFD" w:rsidP="00DC2CFD">
      <w:pPr>
        <w:rPr>
          <w:sz w:val="40"/>
          <w:szCs w:val="44"/>
          <w:rtl/>
          <w:lang w:bidi="ar-SY"/>
        </w:rPr>
      </w:pPr>
    </w:p>
    <w:p w:rsidR="00DC2CFD" w:rsidRPr="00DC2CFD" w:rsidRDefault="00DC2CFD" w:rsidP="00DC2CFD">
      <w:pPr>
        <w:rPr>
          <w:sz w:val="40"/>
          <w:szCs w:val="44"/>
          <w:rtl/>
          <w:lang w:bidi="ar-SY"/>
        </w:rPr>
      </w:pPr>
    </w:p>
    <w:p w:rsidR="00DC2CFD" w:rsidRPr="00DC2CFD" w:rsidRDefault="00FB756E" w:rsidP="00DC2CFD">
      <w:pPr>
        <w:rPr>
          <w:sz w:val="40"/>
          <w:szCs w:val="44"/>
          <w:rtl/>
          <w:lang w:bidi="ar-SY"/>
        </w:rPr>
      </w:pPr>
      <w:r w:rsidRPr="00DC2CFD">
        <w:rPr>
          <w:noProof/>
          <w:sz w:val="40"/>
          <w:szCs w:val="44"/>
          <w:rtl/>
        </w:rPr>
        <mc:AlternateContent>
          <mc:Choice Requires="wpg">
            <w:drawing>
              <wp:anchor distT="0" distB="0" distL="114300" distR="114300" simplePos="0" relativeHeight="251985920" behindDoc="0" locked="0" layoutInCell="1" allowOverlap="1" wp14:anchorId="661A0673" wp14:editId="0F765CCC">
                <wp:simplePos x="0" y="0"/>
                <wp:positionH relativeFrom="margin">
                  <wp:posOffset>485140</wp:posOffset>
                </wp:positionH>
                <wp:positionV relativeFrom="paragraph">
                  <wp:posOffset>160020</wp:posOffset>
                </wp:positionV>
                <wp:extent cx="1960880" cy="1525270"/>
                <wp:effectExtent l="0" t="0" r="1270" b="0"/>
                <wp:wrapNone/>
                <wp:docPr id="172" name="Group 172"/>
                <wp:cNvGraphicFramePr/>
                <a:graphic xmlns:a="http://schemas.openxmlformats.org/drawingml/2006/main">
                  <a:graphicData uri="http://schemas.microsoft.com/office/word/2010/wordprocessingGroup">
                    <wpg:wgp>
                      <wpg:cNvGrpSpPr/>
                      <wpg:grpSpPr>
                        <a:xfrm>
                          <a:off x="0" y="0"/>
                          <a:ext cx="1960880" cy="1525270"/>
                          <a:chOff x="62529" y="0"/>
                          <a:chExt cx="1847851" cy="1617980"/>
                        </a:xfrm>
                      </wpg:grpSpPr>
                      <wpg:grpSp>
                        <wpg:cNvPr id="173" name="Group 173"/>
                        <wpg:cNvGrpSpPr/>
                        <wpg:grpSpPr>
                          <a:xfrm>
                            <a:off x="62529" y="0"/>
                            <a:ext cx="1847851" cy="1617980"/>
                            <a:chOff x="23460" y="7815"/>
                            <a:chExt cx="1848485" cy="1617980"/>
                          </a:xfrm>
                        </wpg:grpSpPr>
                        <pic:pic xmlns:pic="http://schemas.openxmlformats.org/drawingml/2006/picture">
                          <pic:nvPicPr>
                            <pic:cNvPr id="174" name="Picture 174"/>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23460" y="7815"/>
                              <a:ext cx="1848485" cy="1617980"/>
                            </a:xfrm>
                            <a:prstGeom prst="rect">
                              <a:avLst/>
                            </a:prstGeom>
                            <a:noFill/>
                            <a:ln>
                              <a:noFill/>
                            </a:ln>
                          </pic:spPr>
                        </pic:pic>
                        <wps:wsp>
                          <wps:cNvPr id="176" name="Rectangle 176"/>
                          <wps:cNvSpPr/>
                          <wps:spPr>
                            <a:xfrm>
                              <a:off x="910480" y="278726"/>
                              <a:ext cx="745719" cy="1076593"/>
                            </a:xfrm>
                            <a:prstGeom prst="rect">
                              <a:avLst/>
                            </a:prstGeom>
                            <a:noFill/>
                            <a:ln w="12700" cap="flat" cmpd="sng" algn="ctr">
                              <a:noFill/>
                              <a:prstDash val="solid"/>
                              <a:miter lim="800000"/>
                            </a:ln>
                            <a:effectLst/>
                          </wps:spPr>
                          <wps:txbx>
                            <w:txbxContent>
                              <w:p w:rsidR="00DC2CFD" w:rsidRPr="00ED23F7" w:rsidRDefault="00DC2CFD" w:rsidP="00DC2CFD">
                                <w:pPr>
                                  <w:spacing w:line="216" w:lineRule="auto"/>
                                  <w:jc w:val="center"/>
                                  <w:rPr>
                                    <w:rFonts w:ascii="Sakkal Majalla" w:hAnsi="Sakkal Majalla" w:cs="Sakkal Majalla"/>
                                    <w:b/>
                                    <w:bCs/>
                                    <w:color w:val="C00000"/>
                                    <w:szCs w:val="28"/>
                                    <w:rtl/>
                                    <w:lang w:bidi="ar-EG"/>
                                  </w:rPr>
                                </w:pPr>
                                <w:r w:rsidRPr="00ED23F7">
                                  <w:rPr>
                                    <w:rFonts w:ascii="Sakkal Majalla" w:hAnsi="Sakkal Majalla" w:cs="Sakkal Majalla" w:hint="cs"/>
                                    <w:b/>
                                    <w:bCs/>
                                    <w:color w:val="C00000"/>
                                    <w:szCs w:val="28"/>
                                    <w:rtl/>
                                    <w:lang w:bidi="ar-EG"/>
                                  </w:rPr>
                                  <w:t xml:space="preserve">اختبار </w:t>
                                </w:r>
                                <w:r>
                                  <w:rPr>
                                    <w:rFonts w:ascii="Sakkal Majalla" w:hAnsi="Sakkal Majalla" w:cs="Sakkal Majalla"/>
                                    <w:b/>
                                    <w:bCs/>
                                    <w:color w:val="C00000"/>
                                    <w:szCs w:val="28"/>
                                    <w:rtl/>
                                    <w:lang w:bidi="ar-EG"/>
                                  </w:rPr>
                                  <w:br/>
                                </w:r>
                                <w:r w:rsidRPr="00ED23F7">
                                  <w:rPr>
                                    <w:rFonts w:ascii="Sakkal Majalla" w:hAnsi="Sakkal Majalla" w:cs="Sakkal Majalla" w:hint="cs"/>
                                    <w:b/>
                                    <w:bCs/>
                                    <w:color w:val="C00000"/>
                                    <w:szCs w:val="28"/>
                                    <w:rtl/>
                                    <w:lang w:bidi="ar-EG"/>
                                  </w:rPr>
                                  <w:t xml:space="preserve">قبلي </w:t>
                                </w:r>
                                <w:r>
                                  <w:rPr>
                                    <w:rFonts w:ascii="Sakkal Majalla" w:hAnsi="Sakkal Majalla" w:cs="Sakkal Majalla"/>
                                    <w:b/>
                                    <w:bCs/>
                                    <w:color w:val="C00000"/>
                                    <w:szCs w:val="28"/>
                                    <w:rtl/>
                                    <w:lang w:bidi="ar-EG"/>
                                  </w:rPr>
                                  <w:br/>
                                </w:r>
                                <w:r w:rsidRPr="00ED23F7">
                                  <w:rPr>
                                    <w:rFonts w:ascii="Sakkal Majalla" w:hAnsi="Sakkal Majalla" w:cs="Sakkal Majalla" w:hint="cs"/>
                                    <w:b/>
                                    <w:bCs/>
                                    <w:color w:val="C00000"/>
                                    <w:szCs w:val="28"/>
                                    <w:rtl/>
                                    <w:lang w:bidi="ar-EG"/>
                                  </w:rPr>
                                  <w:t>وبعدي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grpSp>
                      <pic:pic xmlns:pic="http://schemas.openxmlformats.org/drawingml/2006/picture">
                        <pic:nvPicPr>
                          <pic:cNvPr id="180" name="Picture 180"/>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bwMode="auto">
                          <a:xfrm>
                            <a:off x="181550" y="397122"/>
                            <a:ext cx="608790" cy="537281"/>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1A0673" id="Group 172" o:spid="_x0000_s1081" style="position:absolute;left:0;text-align:left;margin-left:38.2pt;margin-top:12.6pt;width:154.4pt;height:120.1pt;z-index:251985920;mso-position-horizontal-relative:margin;mso-position-vertical-relative:text;mso-width-relative:margin;mso-height-relative:margin" coordorigin="625" coordsize="18478,16179"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">
                <v:group id="Group 173" o:spid="_x0000_s1082" style="position:absolute;left:625;width:18478;height:16179" coordorigin="234,78" coordsize="18484,1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Picture 174" o:spid="_x0000_s1083" type="#_x0000_t75" style="position:absolute;left:234;top:78;width:18485;height:1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">
                    <v:imagedata r:id="rId26" o:title=""/>
                  </v:shape>
                  <v:rect id="Rectangle 176" o:spid="_x0000_s1084" style="position:absolute;left:9104;top:2787;width:7457;height:10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" filled="f" stroked="f" strokeweight="1pt">
                    <v:textbox>
                      <w:txbxContent>
                        <w:p w14:paraId="072AAC28" w14:textId="77777777" w:rsidR="00DC2CFD" w:rsidRPr="00ED23F7" w:rsidRDefault="00DC2CFD" w:rsidP="00DC2CFD">
                          <w:pPr>
                            <w:spacing w:line="216" w:lineRule="auto"/>
                            <w:jc w:val="center"/>
                            <w:rPr>
                              <w:rFonts w:ascii="Sakkal Majalla" w:hAnsi="Sakkal Majalla" w:cs="Sakkal Majalla"/>
                              <w:b/>
                              <w:bCs/>
                              <w:color w:val="C00000"/>
                              <w:szCs w:val="28"/>
                              <w:rtl/>
                              <w:lang w:bidi="ar-EG"/>
                            </w:rPr>
                          </w:pPr>
                          <w:r w:rsidRPr="00ED23F7">
                            <w:rPr>
                              <w:rFonts w:ascii="Sakkal Majalla" w:hAnsi="Sakkal Majalla" w:cs="Sakkal Majalla" w:hint="cs"/>
                              <w:b/>
                              <w:bCs/>
                              <w:color w:val="C00000"/>
                              <w:szCs w:val="28"/>
                              <w:rtl/>
                              <w:lang w:bidi="ar-EG"/>
                            </w:rPr>
                            <w:t xml:space="preserve">اختبار </w:t>
                          </w:r>
                          <w:r>
                            <w:rPr>
                              <w:rFonts w:ascii="Sakkal Majalla" w:hAnsi="Sakkal Majalla" w:cs="Sakkal Majalla"/>
                              <w:b/>
                              <w:bCs/>
                              <w:color w:val="C00000"/>
                              <w:szCs w:val="28"/>
                              <w:rtl/>
                              <w:lang w:bidi="ar-EG"/>
                            </w:rPr>
                            <w:br/>
                          </w:r>
                          <w:r w:rsidRPr="00ED23F7">
                            <w:rPr>
                              <w:rFonts w:ascii="Sakkal Majalla" w:hAnsi="Sakkal Majalla" w:cs="Sakkal Majalla" w:hint="cs"/>
                              <w:b/>
                              <w:bCs/>
                              <w:color w:val="C00000"/>
                              <w:szCs w:val="28"/>
                              <w:rtl/>
                              <w:lang w:bidi="ar-EG"/>
                            </w:rPr>
                            <w:t xml:space="preserve">قبلي </w:t>
                          </w:r>
                          <w:r>
                            <w:rPr>
                              <w:rFonts w:ascii="Sakkal Majalla" w:hAnsi="Sakkal Majalla" w:cs="Sakkal Majalla"/>
                              <w:b/>
                              <w:bCs/>
                              <w:color w:val="C00000"/>
                              <w:szCs w:val="28"/>
                              <w:rtl/>
                              <w:lang w:bidi="ar-EG"/>
                            </w:rPr>
                            <w:br/>
                          </w:r>
                          <w:r w:rsidRPr="00ED23F7">
                            <w:rPr>
                              <w:rFonts w:ascii="Sakkal Majalla" w:hAnsi="Sakkal Majalla" w:cs="Sakkal Majalla" w:hint="cs"/>
                              <w:b/>
                              <w:bCs/>
                              <w:color w:val="C00000"/>
                              <w:szCs w:val="28"/>
                              <w:rtl/>
                              <w:lang w:bidi="ar-EG"/>
                            </w:rPr>
                            <w:t>وبعدي</w:t>
                          </w:r>
                        </w:p>
                      </w:txbxContent>
                    </v:textbox>
                  </v:rect>
                </v:group>
                <v:shape id="Picture 180" o:spid="_x0000_s1085" type="#_x0000_t75" style="position:absolute;left:1815;top:3971;width:6088;height:5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">
                  <v:imagedata r:id="rId37" o:title=""/>
                </v:shape>
                <w10:wrap anchorx="margin"/>
              </v:group>
            </w:pict>
          </mc:Fallback>
        </mc:AlternateContent>
      </w:r>
    </w:p>
    <w:p w:rsidR="00DC2CFD" w:rsidRPr="00DC2CFD" w:rsidRDefault="00DC2CFD" w:rsidP="00DC2CFD">
      <w:pPr>
        <w:rPr>
          <w:sz w:val="40"/>
          <w:szCs w:val="44"/>
          <w:rtl/>
          <w:lang w:bidi="ar-SY"/>
        </w:rPr>
      </w:pPr>
    </w:p>
    <w:p w:rsidR="00DC2CFD" w:rsidRDefault="00DC2CFD" w:rsidP="00DC2CFD">
      <w:pPr>
        <w:rPr>
          <w:sz w:val="40"/>
          <w:szCs w:val="44"/>
          <w:rtl/>
          <w:lang w:bidi="ar-SY"/>
        </w:rPr>
      </w:pPr>
    </w:p>
    <w:p w:rsidR="00DC2CFD" w:rsidRDefault="00DC2CFD" w:rsidP="00DC2CFD">
      <w:pPr>
        <w:jc w:val="center"/>
        <w:rPr>
          <w:sz w:val="40"/>
          <w:szCs w:val="44"/>
          <w:rtl/>
          <w:lang w:bidi="ar-SY"/>
        </w:rPr>
      </w:pPr>
    </w:p>
    <w:p w:rsidR="00DC2CFD" w:rsidRDefault="00DC2CFD" w:rsidP="00DC2CFD">
      <w:pPr>
        <w:jc w:val="center"/>
        <w:rPr>
          <w:sz w:val="40"/>
          <w:szCs w:val="44"/>
          <w:rtl/>
          <w:lang w:bidi="ar-SY"/>
        </w:rPr>
      </w:pPr>
    </w:p>
    <w:p w:rsidR="00474F78" w:rsidRDefault="00474F78" w:rsidP="00DC2CFD">
      <w:pPr>
        <w:jc w:val="center"/>
        <w:rPr>
          <w:sz w:val="40"/>
          <w:szCs w:val="44"/>
          <w:rtl/>
          <w:lang w:bidi="ar-SY"/>
        </w:rPr>
      </w:pPr>
    </w:p>
    <w:p w:rsidR="00DC2CFD" w:rsidRDefault="00DC2CFD" w:rsidP="00DC2CFD">
      <w:pPr>
        <w:jc w:val="center"/>
        <w:rPr>
          <w:sz w:val="40"/>
          <w:szCs w:val="44"/>
          <w:rtl/>
          <w:lang w:bidi="ar-SY"/>
        </w:rPr>
      </w:pPr>
    </w:p>
    <w:p w:rsidR="00FB756E" w:rsidRDefault="00FB756E" w:rsidP="00DC2CFD">
      <w:pPr>
        <w:jc w:val="center"/>
        <w:rPr>
          <w:sz w:val="40"/>
          <w:szCs w:val="44"/>
          <w:rtl/>
          <w:lang w:bidi="ar-SY"/>
        </w:rPr>
      </w:pPr>
    </w:p>
    <w:p w:rsidR="00A34119" w:rsidRPr="00423539" w:rsidRDefault="00A34119" w:rsidP="00A34119">
      <w:pPr>
        <w:spacing w:line="240" w:lineRule="auto"/>
        <w:jc w:val="center"/>
        <w:rPr>
          <w:rFonts w:cs="PT Bold Heading"/>
          <w:sz w:val="52"/>
          <w:szCs w:val="56"/>
          <w:rtl/>
        </w:rPr>
      </w:pPr>
      <w:r>
        <w:rPr>
          <w:rFonts w:cs="PT Bold Heading"/>
          <w:noProof/>
          <w:sz w:val="52"/>
          <w:szCs w:val="56"/>
          <w:rtl/>
        </w:rPr>
        <w:lastRenderedPageBreak/>
        <mc:AlternateContent>
          <mc:Choice Requires="wps">
            <w:drawing>
              <wp:anchor distT="0" distB="0" distL="114300" distR="114300" simplePos="0" relativeHeight="251992064" behindDoc="0" locked="0" layoutInCell="1" allowOverlap="1" wp14:anchorId="4AD2AA9E" wp14:editId="0EE84532">
                <wp:simplePos x="0" y="0"/>
                <wp:positionH relativeFrom="margin">
                  <wp:posOffset>3714750</wp:posOffset>
                </wp:positionH>
                <wp:positionV relativeFrom="paragraph">
                  <wp:posOffset>-837887</wp:posOffset>
                </wp:positionV>
                <wp:extent cx="3119120" cy="558800"/>
                <wp:effectExtent l="0" t="0" r="0" b="0"/>
                <wp:wrapNone/>
                <wp:docPr id="985" name="Text Box 985"/>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A34119" w:rsidRPr="00A651BF" w:rsidRDefault="00A34119" w:rsidP="00A34119">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A34119" w:rsidRPr="00A651BF" w:rsidRDefault="00A34119" w:rsidP="00A34119">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AD2AA9E" id="Text Box 985" o:spid="_x0000_s1086" type="#_x0000_t202" style="position:absolute;left:0;text-align:left;margin-left:292.5pt;margin-top:-66pt;width:245.6pt;height:44pt;z-index:251992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" filled="f" stroked="f" strokeweight=".5pt">
                <v:textbox>
                  <w:txbxContent>
                    <w:p w14:paraId="2C989636" w14:textId="77777777" w:rsidR="00A34119" w:rsidRPr="00A651BF" w:rsidRDefault="00A34119" w:rsidP="00A34119">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14:paraId="74C75BF9" w14:textId="77777777" w:rsidR="00A34119" w:rsidRPr="00A651BF" w:rsidRDefault="00A34119" w:rsidP="00A34119">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A34119" w:rsidRDefault="00A34119" w:rsidP="00A34119">
      <w:pPr>
        <w:spacing w:line="240" w:lineRule="auto"/>
        <w:jc w:val="center"/>
        <w:rPr>
          <w:rFonts w:cs="PT Bold Heading"/>
          <w:sz w:val="52"/>
          <w:szCs w:val="56"/>
          <w:rtl/>
          <w:lang w:bidi="ar-SY"/>
        </w:rPr>
      </w:pPr>
      <w:r>
        <w:rPr>
          <w:rFonts w:cs="PT Bold Heading" w:hint="cs"/>
          <w:sz w:val="52"/>
          <w:szCs w:val="56"/>
          <w:rtl/>
          <w:lang w:bidi="ar-SY"/>
        </w:rPr>
        <w:t>الجلسة الأولى</w:t>
      </w:r>
    </w:p>
    <w:p w:rsidR="00A34119" w:rsidRPr="0032182E" w:rsidRDefault="006F16B4" w:rsidP="00A34119">
      <w:pPr>
        <w:spacing w:line="240" w:lineRule="auto"/>
        <w:jc w:val="center"/>
        <w:rPr>
          <w:rFonts w:cs="Monotype Koufi"/>
          <w:sz w:val="52"/>
          <w:szCs w:val="56"/>
          <w:rtl/>
          <w:lang w:bidi="ar-SY"/>
        </w:rPr>
      </w:pPr>
      <w:hyperlink r:id="rId38" w:history="1">
        <w:r w:rsidR="00474F78" w:rsidRPr="006F16B4">
          <w:rPr>
            <w:rStyle w:val="Hyperlink"/>
            <w:rFonts w:cs="Monotype Koufi"/>
            <w:sz w:val="52"/>
            <w:szCs w:val="56"/>
            <w:rtl/>
            <w:lang w:bidi="ar-SY"/>
          </w:rPr>
          <w:t>مقدمة في إدارة المخاطر</w:t>
        </w:r>
      </w:hyperlink>
    </w:p>
    <w:p w:rsidR="00A34119" w:rsidRPr="00F2280D" w:rsidRDefault="00A34119" w:rsidP="006F16B4">
      <w:pPr>
        <w:spacing w:line="259" w:lineRule="auto"/>
        <w:jc w:val="left"/>
        <w:rPr>
          <w:rFonts w:cs="Monotype Koufi"/>
          <w:sz w:val="44"/>
          <w:szCs w:val="48"/>
          <w:rtl/>
        </w:rPr>
      </w:pPr>
      <w:r w:rsidRPr="00F2280D">
        <w:rPr>
          <w:rFonts w:cs="Monotype Koufi" w:hint="cs"/>
          <w:sz w:val="44"/>
          <w:szCs w:val="48"/>
          <w:rtl/>
        </w:rPr>
        <w:t>محاور الجلسة:</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تمهيد.</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المقدّمة.</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نشاط تعارف المشاركين.</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فيديو تدريبي.</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مفهوم إدارة المخاطر.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أنواع المخاطر.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خطوات تقييم المخاطر.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أساليب تحليل المخاطر.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حالة عملية: تقييم مخاطر مشروع إنشائي.</w:t>
      </w:r>
    </w:p>
    <w:p w:rsidR="00A34119" w:rsidRPr="00BF3380"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نشاط تدريبي</w:t>
      </w:r>
      <w:r w:rsidR="00A34119">
        <w:rPr>
          <w:rFonts w:ascii="Adobe Arabic" w:hAnsi="Adobe Arabic" w:cs="Adobe Arabic" w:hint="cs"/>
          <w:b/>
          <w:bCs/>
          <w:color w:val="002060"/>
          <w:sz w:val="48"/>
          <w:szCs w:val="36"/>
          <w:rtl/>
        </w:rPr>
        <w:t>.</w:t>
      </w:r>
      <w:r w:rsidR="00A34119" w:rsidRPr="00BF3380">
        <w:rPr>
          <w:rFonts w:ascii="Adobe Arabic" w:hAnsi="Adobe Arabic" w:cs="Adobe Arabic"/>
          <w:b/>
          <w:bCs/>
          <w:color w:val="002060"/>
          <w:sz w:val="48"/>
          <w:szCs w:val="36"/>
          <w:rtl/>
        </w:rPr>
        <w:t xml:space="preserve">  </w:t>
      </w:r>
    </w:p>
    <w:p w:rsidR="00A34119" w:rsidRPr="00F2280D" w:rsidRDefault="00A34119" w:rsidP="006F16B4">
      <w:pPr>
        <w:spacing w:line="259" w:lineRule="auto"/>
        <w:jc w:val="left"/>
        <w:rPr>
          <w:rFonts w:cs="Monotype Koufi"/>
          <w:sz w:val="44"/>
          <w:szCs w:val="48"/>
          <w:rtl/>
        </w:rPr>
      </w:pPr>
      <w:r w:rsidRPr="00F2280D">
        <w:rPr>
          <w:rFonts w:cs="Monotype Koufi" w:hint="cs"/>
          <w:sz w:val="44"/>
          <w:szCs w:val="48"/>
          <w:rtl/>
        </w:rPr>
        <w:t>أهداف الجلسة:</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معرفة مفهوم إدارة المخاطر.</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التمييز بين أنواع المخاطر.</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التعرف على خطوات تقييم المخاطر.</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تفهم أساليب تحليل المخاطر.</w:t>
      </w:r>
    </w:p>
    <w:p w:rsidR="00A34119"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تحليل حالة عملية: تقييم مخاطر مشروع إنشائي.</w:t>
      </w:r>
      <w:r w:rsidR="00A34119" w:rsidRPr="00474F78">
        <w:rPr>
          <w:rFonts w:ascii="Adobe Arabic" w:hAnsi="Adobe Arabic" w:cs="Adobe Arabic"/>
          <w:b/>
          <w:bCs/>
          <w:color w:val="002060"/>
          <w:sz w:val="48"/>
          <w:szCs w:val="36"/>
          <w:rtl/>
        </w:rPr>
        <w:t xml:space="preserve">  </w:t>
      </w:r>
    </w:p>
    <w:p w:rsidR="00A34119" w:rsidRDefault="00A34119">
      <w:pPr>
        <w:bidi w:val="0"/>
        <w:spacing w:after="160" w:line="259" w:lineRule="auto"/>
        <w:jc w:val="left"/>
        <w:rPr>
          <w:sz w:val="40"/>
          <w:szCs w:val="44"/>
          <w:rtl/>
          <w:lang w:bidi="ar-SY"/>
        </w:rPr>
      </w:pPr>
    </w:p>
    <w:p w:rsidR="00A34119" w:rsidRPr="00423539" w:rsidRDefault="00A34119" w:rsidP="00A34119">
      <w:pPr>
        <w:spacing w:line="240" w:lineRule="auto"/>
        <w:jc w:val="center"/>
        <w:rPr>
          <w:rFonts w:cs="PT Bold Heading"/>
          <w:sz w:val="52"/>
          <w:szCs w:val="56"/>
          <w:rtl/>
        </w:rPr>
      </w:pPr>
      <w:r>
        <w:rPr>
          <w:rFonts w:cs="PT Bold Heading"/>
          <w:noProof/>
          <w:sz w:val="52"/>
          <w:szCs w:val="56"/>
          <w:rtl/>
        </w:rPr>
        <w:lastRenderedPageBreak/>
        <mc:AlternateContent>
          <mc:Choice Requires="wps">
            <w:drawing>
              <wp:anchor distT="0" distB="0" distL="114300" distR="114300" simplePos="0" relativeHeight="251994112" behindDoc="0" locked="0" layoutInCell="1" allowOverlap="1" wp14:anchorId="7FB341D0" wp14:editId="1AF0C0AD">
                <wp:simplePos x="0" y="0"/>
                <wp:positionH relativeFrom="margin">
                  <wp:posOffset>3714750</wp:posOffset>
                </wp:positionH>
                <wp:positionV relativeFrom="paragraph">
                  <wp:posOffset>-837887</wp:posOffset>
                </wp:positionV>
                <wp:extent cx="3119120" cy="558800"/>
                <wp:effectExtent l="0" t="0" r="0" b="0"/>
                <wp:wrapNone/>
                <wp:docPr id="3" name="Text Box 3"/>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A34119" w:rsidRPr="00A651BF" w:rsidRDefault="00A34119" w:rsidP="00A34119">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rsidR="00A34119" w:rsidRPr="00A651BF" w:rsidRDefault="00A34119" w:rsidP="00A34119">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B341D0" id="Text Box 3" o:spid="_x0000_s1087" type="#_x0000_t202" style="position:absolute;left:0;text-align:left;margin-left:292.5pt;margin-top:-66pt;width:245.6pt;height:44pt;z-index:251994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" filled="f" stroked="f" strokeweight=".5pt">
                <v:textbox>
                  <w:txbxContent>
                    <w:p w14:paraId="357BE551" w14:textId="77777777" w:rsidR="00A34119" w:rsidRPr="00A651BF" w:rsidRDefault="00A34119" w:rsidP="00A34119">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اليوم التدريبي الأول</w:t>
                      </w:r>
                    </w:p>
                    <w:p w14:paraId="6D191BE8" w14:textId="77777777" w:rsidR="00A34119" w:rsidRPr="00A651BF" w:rsidRDefault="00A34119" w:rsidP="00A34119">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A34119" w:rsidRDefault="00A34119" w:rsidP="00A34119">
      <w:pPr>
        <w:spacing w:line="240" w:lineRule="auto"/>
        <w:jc w:val="center"/>
        <w:rPr>
          <w:rFonts w:cs="PT Bold Heading"/>
          <w:sz w:val="52"/>
          <w:szCs w:val="56"/>
          <w:rtl/>
          <w:lang w:bidi="ar-SY"/>
        </w:rPr>
      </w:pPr>
      <w:r>
        <w:rPr>
          <w:rFonts w:cs="PT Bold Heading" w:hint="cs"/>
          <w:sz w:val="52"/>
          <w:szCs w:val="56"/>
          <w:rtl/>
          <w:lang w:bidi="ar-SY"/>
        </w:rPr>
        <w:t>الجلسة الثانية</w:t>
      </w:r>
    </w:p>
    <w:p w:rsidR="00A34119" w:rsidRPr="0032182E" w:rsidRDefault="006F16B4" w:rsidP="00A34119">
      <w:pPr>
        <w:spacing w:line="240" w:lineRule="auto"/>
        <w:jc w:val="center"/>
        <w:rPr>
          <w:rFonts w:cs="Monotype Koufi"/>
          <w:sz w:val="52"/>
          <w:szCs w:val="56"/>
          <w:rtl/>
          <w:lang w:bidi="ar-SY"/>
        </w:rPr>
      </w:pPr>
      <w:hyperlink r:id="rId39" w:history="1">
        <w:r w:rsidR="00474F78" w:rsidRPr="006F16B4">
          <w:rPr>
            <w:rStyle w:val="Hyperlink"/>
            <w:rFonts w:cs="Monotype Koufi"/>
            <w:sz w:val="52"/>
            <w:szCs w:val="56"/>
            <w:rtl/>
            <w:lang w:bidi="ar-SY"/>
          </w:rPr>
          <w:t>عملية تقييم المخاطر</w:t>
        </w:r>
      </w:hyperlink>
    </w:p>
    <w:p w:rsidR="00A34119" w:rsidRPr="00F2280D" w:rsidRDefault="00A34119" w:rsidP="00A34119">
      <w:pPr>
        <w:spacing w:after="160" w:line="259" w:lineRule="auto"/>
        <w:jc w:val="left"/>
        <w:rPr>
          <w:rFonts w:cs="Monotype Koufi"/>
          <w:sz w:val="44"/>
          <w:szCs w:val="48"/>
          <w:rtl/>
        </w:rPr>
      </w:pPr>
      <w:r w:rsidRPr="00F2280D">
        <w:rPr>
          <w:rFonts w:cs="Monotype Koufi" w:hint="cs"/>
          <w:sz w:val="44"/>
          <w:szCs w:val="48"/>
          <w:rtl/>
        </w:rPr>
        <w:t>محاور الجلسة:</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فيديو تدريبي.</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تحديد المخاطر المحتملة.</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تقدير احتمالات وقوع المخاطر.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تقدير شدة تأثير المخاطر.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ترتيب المخاطر حسب الأولوية.</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 xml:space="preserve">حالة عملية: تقييم مخاطر صحية. </w:t>
      </w:r>
    </w:p>
    <w:p w:rsidR="00A34119" w:rsidRPr="00BF3380"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نشاط تدريبي</w:t>
      </w:r>
      <w:r w:rsidR="00A34119">
        <w:rPr>
          <w:rFonts w:ascii="Adobe Arabic" w:hAnsi="Adobe Arabic" w:cs="Adobe Arabic" w:hint="cs"/>
          <w:b/>
          <w:bCs/>
          <w:color w:val="002060"/>
          <w:sz w:val="48"/>
          <w:szCs w:val="36"/>
          <w:rtl/>
        </w:rPr>
        <w:t>.</w:t>
      </w:r>
      <w:r w:rsidR="00A34119" w:rsidRPr="00BF3380">
        <w:rPr>
          <w:rFonts w:ascii="Adobe Arabic" w:hAnsi="Adobe Arabic" w:cs="Adobe Arabic"/>
          <w:b/>
          <w:bCs/>
          <w:color w:val="002060"/>
          <w:sz w:val="48"/>
          <w:szCs w:val="36"/>
          <w:rtl/>
        </w:rPr>
        <w:t xml:space="preserve">  </w:t>
      </w:r>
    </w:p>
    <w:p w:rsidR="00A34119" w:rsidRPr="00F2280D" w:rsidRDefault="00A34119" w:rsidP="00A34119">
      <w:pPr>
        <w:spacing w:after="160" w:line="259" w:lineRule="auto"/>
        <w:jc w:val="left"/>
        <w:rPr>
          <w:rFonts w:cs="Monotype Koufi"/>
          <w:sz w:val="44"/>
          <w:szCs w:val="48"/>
          <w:rtl/>
        </w:rPr>
      </w:pPr>
      <w:r w:rsidRPr="00F2280D">
        <w:rPr>
          <w:rFonts w:cs="Monotype Koufi" w:hint="cs"/>
          <w:sz w:val="44"/>
          <w:szCs w:val="48"/>
          <w:rtl/>
        </w:rPr>
        <w:t>أهداف الجلسة:</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التعرف على تحديد المخاطر المحتملة.</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تعلم تقدير احتمالات وقوع المخاطر.</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معرفة تقدير شدة تأثير المخاطر.</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تفهم ترتيب المخاطر حسب الأولوية.</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 xml:space="preserve">تحليل حالة عملية: تقييم مخاطر صحية. </w:t>
      </w:r>
    </w:p>
    <w:p w:rsidR="00A34119" w:rsidRPr="00BF3380" w:rsidRDefault="00A34119" w:rsidP="00474F78">
      <w:pPr>
        <w:pStyle w:val="ListParagraph"/>
        <w:spacing w:after="0" w:line="276" w:lineRule="auto"/>
        <w:rPr>
          <w:rFonts w:ascii="Adobe Arabic" w:hAnsi="Adobe Arabic" w:cs="Adobe Arabic"/>
          <w:b/>
          <w:bCs/>
          <w:color w:val="002060"/>
          <w:sz w:val="48"/>
          <w:szCs w:val="36"/>
          <w:rtl/>
        </w:rPr>
      </w:pPr>
      <w:r w:rsidRPr="00BF3380">
        <w:rPr>
          <w:rFonts w:ascii="Adobe Arabic" w:hAnsi="Adobe Arabic" w:cs="Adobe Arabic"/>
          <w:b/>
          <w:bCs/>
          <w:color w:val="002060"/>
          <w:sz w:val="48"/>
          <w:szCs w:val="36"/>
          <w:rtl/>
        </w:rPr>
        <w:t xml:space="preserve">  </w:t>
      </w:r>
    </w:p>
    <w:p w:rsidR="00A34119" w:rsidRPr="001C11A3" w:rsidRDefault="00A34119" w:rsidP="00A34119">
      <w:pPr>
        <w:pStyle w:val="ListParagraph"/>
        <w:spacing w:line="360" w:lineRule="auto"/>
        <w:rPr>
          <w:rFonts w:ascii="Adobe Arabic" w:hAnsi="Adobe Arabic" w:cs="Adobe Arabic"/>
          <w:b/>
          <w:bCs/>
          <w:color w:val="002060"/>
          <w:sz w:val="48"/>
          <w:szCs w:val="36"/>
          <w:rtl/>
        </w:rPr>
      </w:pPr>
    </w:p>
    <w:p w:rsidR="00A34119" w:rsidRDefault="00A34119" w:rsidP="00D374CF">
      <w:pPr>
        <w:jc w:val="both"/>
        <w:rPr>
          <w:sz w:val="40"/>
          <w:szCs w:val="44"/>
          <w:rtl/>
          <w:lang w:bidi="ar-SY"/>
        </w:rPr>
      </w:pPr>
    </w:p>
    <w:p w:rsidR="00A34119" w:rsidRDefault="00A34119">
      <w:pPr>
        <w:bidi w:val="0"/>
        <w:spacing w:after="160" w:line="259" w:lineRule="auto"/>
        <w:jc w:val="left"/>
        <w:rPr>
          <w:sz w:val="40"/>
          <w:szCs w:val="44"/>
          <w:rtl/>
          <w:lang w:bidi="ar-SY"/>
        </w:rPr>
      </w:pPr>
      <w:r>
        <w:rPr>
          <w:sz w:val="40"/>
          <w:szCs w:val="44"/>
          <w:rtl/>
          <w:lang w:bidi="ar-SY"/>
        </w:rPr>
        <w:br w:type="page"/>
      </w:r>
    </w:p>
    <w:p w:rsidR="00A34119" w:rsidRPr="00423539" w:rsidRDefault="00A34119" w:rsidP="00A34119">
      <w:pPr>
        <w:spacing w:line="240" w:lineRule="auto"/>
        <w:jc w:val="center"/>
        <w:rPr>
          <w:rFonts w:cs="PT Bold Heading"/>
          <w:sz w:val="52"/>
          <w:szCs w:val="56"/>
          <w:rtl/>
        </w:rPr>
      </w:pPr>
      <w:r>
        <w:rPr>
          <w:rFonts w:cs="PT Bold Heading"/>
          <w:noProof/>
          <w:sz w:val="52"/>
          <w:szCs w:val="56"/>
          <w:rtl/>
        </w:rPr>
        <w:lastRenderedPageBreak/>
        <mc:AlternateContent>
          <mc:Choice Requires="wps">
            <w:drawing>
              <wp:anchor distT="0" distB="0" distL="114300" distR="114300" simplePos="0" relativeHeight="251996160" behindDoc="0" locked="0" layoutInCell="1" allowOverlap="1" wp14:anchorId="211C66EB" wp14:editId="59A51671">
                <wp:simplePos x="0" y="0"/>
                <wp:positionH relativeFrom="margin">
                  <wp:posOffset>3714750</wp:posOffset>
                </wp:positionH>
                <wp:positionV relativeFrom="paragraph">
                  <wp:posOffset>-837887</wp:posOffset>
                </wp:positionV>
                <wp:extent cx="3119120" cy="558800"/>
                <wp:effectExtent l="0" t="0" r="0" b="0"/>
                <wp:wrapNone/>
                <wp:docPr id="4" name="Text Box 4"/>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A34119" w:rsidRPr="00A651BF" w:rsidRDefault="00A34119" w:rsidP="00A34119">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 xml:space="preserve">اليوم التدريبي </w:t>
                            </w: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الثاني</w:t>
                            </w:r>
                          </w:p>
                          <w:p w:rsidR="00A34119" w:rsidRPr="00A651BF" w:rsidRDefault="00A34119" w:rsidP="00A34119">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11C66EB" id="Text Box 4" o:spid="_x0000_s1088" type="#_x0000_t202" style="position:absolute;left:0;text-align:left;margin-left:292.5pt;margin-top:-66pt;width:245.6pt;height:44pt;z-index:251996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" filled="f" stroked="f" strokeweight=".5pt">
                <v:textbox>
                  <w:txbxContent>
                    <w:p w14:paraId="651ABD20" w14:textId="77777777" w:rsidR="00A34119" w:rsidRPr="00A651BF" w:rsidRDefault="00A34119" w:rsidP="00A34119">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 xml:space="preserve">اليوم التدريبي </w:t>
                      </w: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الثاني</w:t>
                      </w:r>
                    </w:p>
                    <w:p w14:paraId="4DD66132" w14:textId="77777777" w:rsidR="00A34119" w:rsidRPr="00A651BF" w:rsidRDefault="00A34119" w:rsidP="00A34119">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A34119" w:rsidRDefault="00A34119" w:rsidP="00A34119">
      <w:pPr>
        <w:spacing w:line="240" w:lineRule="auto"/>
        <w:jc w:val="center"/>
        <w:rPr>
          <w:rFonts w:cs="PT Bold Heading"/>
          <w:sz w:val="52"/>
          <w:szCs w:val="56"/>
          <w:rtl/>
          <w:lang w:bidi="ar-SY"/>
        </w:rPr>
      </w:pPr>
      <w:r>
        <w:rPr>
          <w:rFonts w:cs="PT Bold Heading" w:hint="cs"/>
          <w:sz w:val="52"/>
          <w:szCs w:val="56"/>
          <w:rtl/>
          <w:lang w:bidi="ar-SY"/>
        </w:rPr>
        <w:t>الجلسة الأولى</w:t>
      </w:r>
    </w:p>
    <w:p w:rsidR="00A34119" w:rsidRPr="0032182E" w:rsidRDefault="006F16B4" w:rsidP="00A34119">
      <w:pPr>
        <w:spacing w:line="240" w:lineRule="auto"/>
        <w:jc w:val="center"/>
        <w:rPr>
          <w:rFonts w:cs="Monotype Koufi"/>
          <w:sz w:val="52"/>
          <w:szCs w:val="56"/>
          <w:rtl/>
          <w:lang w:bidi="ar-SY"/>
        </w:rPr>
      </w:pPr>
      <w:hyperlink r:id="rId40" w:history="1">
        <w:r w:rsidR="00474F78" w:rsidRPr="006F16B4">
          <w:rPr>
            <w:rStyle w:val="Hyperlink"/>
            <w:rFonts w:cs="Monotype Koufi"/>
            <w:sz w:val="52"/>
            <w:szCs w:val="56"/>
            <w:rtl/>
            <w:lang w:bidi="ar-SY"/>
          </w:rPr>
          <w:t>المعالجة والتحكم في المخاطر</w:t>
        </w:r>
      </w:hyperlink>
    </w:p>
    <w:p w:rsidR="00A34119" w:rsidRPr="00F2280D" w:rsidRDefault="00A34119" w:rsidP="00A34119">
      <w:pPr>
        <w:spacing w:after="160" w:line="259" w:lineRule="auto"/>
        <w:jc w:val="left"/>
        <w:rPr>
          <w:rFonts w:cs="Monotype Koufi"/>
          <w:sz w:val="44"/>
          <w:szCs w:val="48"/>
          <w:rtl/>
        </w:rPr>
      </w:pPr>
      <w:r w:rsidRPr="00F2280D">
        <w:rPr>
          <w:rFonts w:cs="Monotype Koufi" w:hint="cs"/>
          <w:sz w:val="44"/>
          <w:szCs w:val="48"/>
          <w:rtl/>
        </w:rPr>
        <w:t>محاور الجلسة:</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فيديو تدريبي.</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استراتيجيات التعامل مع المخاطر.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خطط الطوارئ والاستعداد للمخاطر.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نظم الإنذار المبكر بالمخاطر.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مؤشرات قياس ومتابعة المخاطر.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حالة عملية: مخاطر أمنية.</w:t>
      </w:r>
    </w:p>
    <w:p w:rsidR="00A34119" w:rsidRPr="00BF3380"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نشاط تدريبي</w:t>
      </w:r>
      <w:r w:rsidR="00A34119">
        <w:rPr>
          <w:rFonts w:ascii="Adobe Arabic" w:hAnsi="Adobe Arabic" w:cs="Adobe Arabic" w:hint="cs"/>
          <w:b/>
          <w:bCs/>
          <w:color w:val="002060"/>
          <w:sz w:val="48"/>
          <w:szCs w:val="36"/>
          <w:rtl/>
        </w:rPr>
        <w:t>.</w:t>
      </w:r>
      <w:r w:rsidR="00A34119" w:rsidRPr="00BF3380">
        <w:rPr>
          <w:rFonts w:ascii="Adobe Arabic" w:hAnsi="Adobe Arabic" w:cs="Adobe Arabic"/>
          <w:b/>
          <w:bCs/>
          <w:color w:val="002060"/>
          <w:sz w:val="48"/>
          <w:szCs w:val="36"/>
          <w:rtl/>
        </w:rPr>
        <w:t xml:space="preserve">  </w:t>
      </w:r>
    </w:p>
    <w:p w:rsidR="00A34119" w:rsidRPr="00F2280D" w:rsidRDefault="00A34119" w:rsidP="00A34119">
      <w:pPr>
        <w:spacing w:after="160" w:line="259" w:lineRule="auto"/>
        <w:jc w:val="left"/>
        <w:rPr>
          <w:rFonts w:cs="Monotype Koufi"/>
          <w:sz w:val="44"/>
          <w:szCs w:val="48"/>
          <w:rtl/>
        </w:rPr>
      </w:pPr>
      <w:r w:rsidRPr="00F2280D">
        <w:rPr>
          <w:rFonts w:cs="Monotype Koufi" w:hint="cs"/>
          <w:sz w:val="44"/>
          <w:szCs w:val="48"/>
          <w:rtl/>
        </w:rPr>
        <w:t>أهداف الجلسة:</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معرفة استراتيجيات التعامل مع المخاطر.</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تعلم خطط الطوارئ والاستعداد للمخاطر.</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الاطلاع على نظم الإنذار المبكر بالمخاطر.</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التعرف على مؤشرات قياس ومتابعة المخاطر.</w:t>
      </w:r>
    </w:p>
    <w:p w:rsidR="00A34119"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تحليل حالة عملية: مخاطر أمنية</w:t>
      </w:r>
      <w:r>
        <w:rPr>
          <w:rFonts w:ascii="Adobe Arabic" w:hAnsi="Adobe Arabic" w:cs="Adobe Arabic" w:hint="cs"/>
          <w:b/>
          <w:bCs/>
          <w:color w:val="002060"/>
          <w:sz w:val="48"/>
          <w:szCs w:val="36"/>
          <w:rtl/>
        </w:rPr>
        <w:t>.</w:t>
      </w:r>
      <w:r w:rsidR="00A34119" w:rsidRPr="00474F78">
        <w:rPr>
          <w:rFonts w:ascii="Adobe Arabic" w:hAnsi="Adobe Arabic" w:cs="Adobe Arabic"/>
          <w:b/>
          <w:bCs/>
          <w:color w:val="002060"/>
          <w:sz w:val="48"/>
          <w:szCs w:val="36"/>
          <w:rtl/>
        </w:rPr>
        <w:t xml:space="preserve">  </w:t>
      </w:r>
    </w:p>
    <w:p w:rsidR="00A34119" w:rsidRPr="001C11A3" w:rsidRDefault="00A34119" w:rsidP="00A34119">
      <w:pPr>
        <w:pStyle w:val="ListParagraph"/>
        <w:spacing w:line="360" w:lineRule="auto"/>
        <w:rPr>
          <w:rFonts w:ascii="Adobe Arabic" w:hAnsi="Adobe Arabic" w:cs="Adobe Arabic"/>
          <w:b/>
          <w:bCs/>
          <w:color w:val="002060"/>
          <w:sz w:val="48"/>
          <w:szCs w:val="36"/>
          <w:rtl/>
        </w:rPr>
      </w:pPr>
    </w:p>
    <w:p w:rsidR="00A34119" w:rsidRDefault="00A34119" w:rsidP="00D374CF">
      <w:pPr>
        <w:jc w:val="both"/>
        <w:rPr>
          <w:sz w:val="40"/>
          <w:szCs w:val="44"/>
          <w:rtl/>
          <w:lang w:bidi="ar-SY"/>
        </w:rPr>
      </w:pPr>
    </w:p>
    <w:p w:rsidR="00A34119" w:rsidRDefault="00A34119">
      <w:pPr>
        <w:bidi w:val="0"/>
        <w:spacing w:after="160" w:line="259" w:lineRule="auto"/>
        <w:jc w:val="left"/>
        <w:rPr>
          <w:sz w:val="40"/>
          <w:szCs w:val="44"/>
          <w:rtl/>
          <w:lang w:bidi="ar-SY"/>
        </w:rPr>
      </w:pPr>
      <w:r>
        <w:rPr>
          <w:sz w:val="40"/>
          <w:szCs w:val="44"/>
          <w:rtl/>
          <w:lang w:bidi="ar-SY"/>
        </w:rPr>
        <w:br w:type="page"/>
      </w:r>
    </w:p>
    <w:p w:rsidR="00A34119" w:rsidRPr="00423539" w:rsidRDefault="00A34119" w:rsidP="00A34119">
      <w:pPr>
        <w:spacing w:line="240" w:lineRule="auto"/>
        <w:jc w:val="center"/>
        <w:rPr>
          <w:rFonts w:cs="PT Bold Heading"/>
          <w:sz w:val="52"/>
          <w:szCs w:val="56"/>
          <w:rtl/>
        </w:rPr>
      </w:pPr>
      <w:r>
        <w:rPr>
          <w:rFonts w:cs="PT Bold Heading"/>
          <w:noProof/>
          <w:sz w:val="52"/>
          <w:szCs w:val="56"/>
          <w:rtl/>
        </w:rPr>
        <w:lastRenderedPageBreak/>
        <mc:AlternateContent>
          <mc:Choice Requires="wps">
            <w:drawing>
              <wp:anchor distT="0" distB="0" distL="114300" distR="114300" simplePos="0" relativeHeight="251998208" behindDoc="0" locked="0" layoutInCell="1" allowOverlap="1" wp14:anchorId="2D5ADB6C" wp14:editId="11A08711">
                <wp:simplePos x="0" y="0"/>
                <wp:positionH relativeFrom="margin">
                  <wp:posOffset>3714750</wp:posOffset>
                </wp:positionH>
                <wp:positionV relativeFrom="paragraph">
                  <wp:posOffset>-837887</wp:posOffset>
                </wp:positionV>
                <wp:extent cx="3119120" cy="5588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3119120" cy="558800"/>
                        </a:xfrm>
                        <a:prstGeom prst="rect">
                          <a:avLst/>
                        </a:prstGeom>
                        <a:noFill/>
                        <a:ln w="6350">
                          <a:noFill/>
                        </a:ln>
                      </wps:spPr>
                      <wps:txbx>
                        <w:txbxContent>
                          <w:p w:rsidR="00A34119" w:rsidRPr="00A651BF" w:rsidRDefault="00A34119" w:rsidP="00A34119">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 xml:space="preserve">اليوم التدريبي </w:t>
                            </w: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الثاني</w:t>
                            </w:r>
                          </w:p>
                          <w:p w:rsidR="00A34119" w:rsidRPr="00A651BF" w:rsidRDefault="00A34119" w:rsidP="00A34119">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5ADB6C" id="Text Box 16" o:spid="_x0000_s1089" type="#_x0000_t202" style="position:absolute;left:0;text-align:left;margin-left:292.5pt;margin-top:-66pt;width:245.6pt;height:44pt;z-index:251998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" filled="f" stroked="f" strokeweight=".5pt">
                <v:textbox>
                  <w:txbxContent>
                    <w:p w14:paraId="39926BF9" w14:textId="77777777" w:rsidR="00A34119" w:rsidRPr="00A651BF" w:rsidRDefault="00A34119" w:rsidP="00A34119">
                      <w:pPr>
                        <w:spacing w:line="240" w:lineRule="auto"/>
                        <w:jc w:val="center"/>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pPr>
                      <w:r w:rsidRPr="00A651BF">
                        <w:rPr>
                          <w:rFonts w:asciiTheme="majorBidi" w:hAnsiTheme="majorBidi" w:cstheme="majorBidi"/>
                          <w:b/>
                          <w:bCs/>
                          <w:color w:val="FFFFFF" w:themeColor="background1"/>
                          <w:sz w:val="52"/>
                          <w:szCs w:val="56"/>
                          <w:rtl/>
                          <w:lang w:bidi="ar-SY"/>
                          <w14:shadow w14:blurRad="50800" w14:dist="38100" w14:dir="0" w14:sx="100000" w14:sy="100000" w14:kx="0" w14:ky="0" w14:algn="l">
                            <w14:srgbClr w14:val="000000">
                              <w14:alpha w14:val="60000"/>
                            </w14:srgbClr>
                          </w14:shadow>
                        </w:rPr>
                        <w:t xml:space="preserve">اليوم التدريبي </w:t>
                      </w:r>
                      <w:r>
                        <w:rPr>
                          <w:rFonts w:asciiTheme="majorBidi" w:hAnsiTheme="majorBidi" w:cstheme="majorBidi" w:hint="cs"/>
                          <w:b/>
                          <w:bCs/>
                          <w:color w:val="FFFFFF" w:themeColor="background1"/>
                          <w:sz w:val="52"/>
                          <w:szCs w:val="56"/>
                          <w:rtl/>
                          <w:lang w:bidi="ar-SY"/>
                          <w14:shadow w14:blurRad="50800" w14:dist="38100" w14:dir="0" w14:sx="100000" w14:sy="100000" w14:kx="0" w14:ky="0" w14:algn="l">
                            <w14:srgbClr w14:val="000000">
                              <w14:alpha w14:val="60000"/>
                            </w14:srgbClr>
                          </w14:shadow>
                        </w:rPr>
                        <w:t>الثاني</w:t>
                      </w:r>
                    </w:p>
                    <w:p w14:paraId="41450E9E" w14:textId="77777777" w:rsidR="00A34119" w:rsidRPr="00A651BF" w:rsidRDefault="00A34119" w:rsidP="00A34119">
                      <w:pPr>
                        <w:rPr>
                          <w:rFonts w:asciiTheme="majorBidi" w:hAnsiTheme="majorBidi" w:cstheme="majorBidi"/>
                          <w:b/>
                          <w:bCs/>
                          <w:color w:val="FFFFFF" w:themeColor="background1"/>
                          <w:lang w:bidi="ar-SY"/>
                          <w14:shadow w14:blurRad="50800" w14:dist="38100" w14:dir="0" w14:sx="100000" w14:sy="100000" w14:kx="0" w14:ky="0" w14:algn="l">
                            <w14:srgbClr w14:val="000000">
                              <w14:alpha w14:val="60000"/>
                            </w14:srgbClr>
                          </w14:shadow>
                        </w:rPr>
                      </w:pPr>
                    </w:p>
                  </w:txbxContent>
                </v:textbox>
                <w10:wrap anchorx="margin"/>
              </v:shape>
            </w:pict>
          </mc:Fallback>
        </mc:AlternateContent>
      </w:r>
    </w:p>
    <w:p w:rsidR="00A34119" w:rsidRDefault="00A34119" w:rsidP="00A34119">
      <w:pPr>
        <w:spacing w:line="240" w:lineRule="auto"/>
        <w:jc w:val="center"/>
        <w:rPr>
          <w:rFonts w:cs="PT Bold Heading"/>
          <w:sz w:val="52"/>
          <w:szCs w:val="56"/>
          <w:rtl/>
          <w:lang w:bidi="ar-SY"/>
        </w:rPr>
      </w:pPr>
      <w:r>
        <w:rPr>
          <w:rFonts w:cs="PT Bold Heading" w:hint="cs"/>
          <w:sz w:val="52"/>
          <w:szCs w:val="56"/>
          <w:rtl/>
          <w:lang w:bidi="ar-SY"/>
        </w:rPr>
        <w:t>الجلسة الثانية</w:t>
      </w:r>
    </w:p>
    <w:p w:rsidR="00A34119" w:rsidRPr="0032182E" w:rsidRDefault="006F16B4" w:rsidP="00A34119">
      <w:pPr>
        <w:spacing w:line="240" w:lineRule="auto"/>
        <w:jc w:val="center"/>
        <w:rPr>
          <w:rFonts w:cs="Monotype Koufi"/>
          <w:sz w:val="52"/>
          <w:szCs w:val="56"/>
          <w:rtl/>
          <w:lang w:bidi="ar-SY"/>
        </w:rPr>
      </w:pPr>
      <w:hyperlink r:id="rId41" w:history="1">
        <w:r w:rsidR="00474F78" w:rsidRPr="006F16B4">
          <w:rPr>
            <w:rStyle w:val="Hyperlink"/>
            <w:rFonts w:cs="Monotype Koufi"/>
            <w:sz w:val="52"/>
            <w:szCs w:val="56"/>
            <w:rtl/>
            <w:lang w:bidi="ar-SY"/>
          </w:rPr>
          <w:t>أدوات وتقنيات تقييم المخاطر</w:t>
        </w:r>
      </w:hyperlink>
    </w:p>
    <w:p w:rsidR="00A34119" w:rsidRPr="006F16B4" w:rsidRDefault="00A34119" w:rsidP="006F16B4">
      <w:pPr>
        <w:spacing w:line="259" w:lineRule="auto"/>
        <w:jc w:val="left"/>
        <w:rPr>
          <w:rFonts w:cs="Monotype Koufi"/>
          <w:b/>
          <w:bCs/>
          <w:sz w:val="36"/>
          <w:szCs w:val="44"/>
          <w:rtl/>
        </w:rPr>
      </w:pPr>
      <w:bookmarkStart w:id="0" w:name="_GoBack"/>
      <w:r w:rsidRPr="006F16B4">
        <w:rPr>
          <w:rFonts w:cs="Monotype Koufi" w:hint="cs"/>
          <w:b/>
          <w:bCs/>
          <w:sz w:val="36"/>
          <w:szCs w:val="44"/>
          <w:rtl/>
        </w:rPr>
        <w:t>محاور الجلسة:</w:t>
      </w:r>
    </w:p>
    <w:bookmarkEnd w:id="0"/>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فيديو تدريبي.</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التحليل الكمي والنوعي للمخاطر.</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استخدام النماذج والمحاكاة.</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توظيف تقنيات الذكاء الاصطناعي.</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 xml:space="preserve">بناء سيناريوهات المخاطر المحتملة.  </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الاستعانة بآراء الخبراء والممارسين.</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حالة عملية: مخاطر زلزالية محتملة في منطقة ما.</w:t>
      </w:r>
    </w:p>
    <w:p w:rsidR="00474F78" w:rsidRPr="00474F78"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نشاط تدريبي.</w:t>
      </w:r>
    </w:p>
    <w:p w:rsidR="00A34119" w:rsidRPr="00BF3380" w:rsidRDefault="00474F78" w:rsidP="00474F78">
      <w:pPr>
        <w:pStyle w:val="ListParagraph"/>
        <w:numPr>
          <w:ilvl w:val="0"/>
          <w:numId w:val="2"/>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خاتمة</w:t>
      </w:r>
      <w:r w:rsidR="00A34119">
        <w:rPr>
          <w:rFonts w:ascii="Adobe Arabic" w:hAnsi="Adobe Arabic" w:cs="Adobe Arabic" w:hint="cs"/>
          <w:b/>
          <w:bCs/>
          <w:color w:val="002060"/>
          <w:sz w:val="48"/>
          <w:szCs w:val="36"/>
          <w:rtl/>
        </w:rPr>
        <w:t>.</w:t>
      </w:r>
      <w:r w:rsidR="00A34119" w:rsidRPr="00BF3380">
        <w:rPr>
          <w:rFonts w:ascii="Adobe Arabic" w:hAnsi="Adobe Arabic" w:cs="Adobe Arabic"/>
          <w:b/>
          <w:bCs/>
          <w:color w:val="002060"/>
          <w:sz w:val="48"/>
          <w:szCs w:val="36"/>
          <w:rtl/>
        </w:rPr>
        <w:t xml:space="preserve">  </w:t>
      </w:r>
    </w:p>
    <w:p w:rsidR="00A34119" w:rsidRPr="006F16B4" w:rsidRDefault="00A34119" w:rsidP="006F16B4">
      <w:pPr>
        <w:spacing w:line="259" w:lineRule="auto"/>
        <w:jc w:val="left"/>
        <w:rPr>
          <w:rFonts w:cs="Monotype Koufi"/>
          <w:b/>
          <w:bCs/>
          <w:sz w:val="36"/>
          <w:szCs w:val="44"/>
          <w:rtl/>
        </w:rPr>
      </w:pPr>
      <w:r w:rsidRPr="006F16B4">
        <w:rPr>
          <w:rFonts w:cs="Monotype Koufi" w:hint="cs"/>
          <w:b/>
          <w:bCs/>
          <w:sz w:val="36"/>
          <w:szCs w:val="44"/>
          <w:rtl/>
        </w:rPr>
        <w:t>أهداف الجلسة:</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التمييز بين التحليل الكمي والنوعي للمخاطر.</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التعرف على استخدام النماذج والمحاكاة.</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تفهم توظيف تقنيات الذكاء الاصطناعي.</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 xml:space="preserve">معرفة بناء سيناريوهات المخاطر المحتملة.  </w:t>
      </w:r>
    </w:p>
    <w:p w:rsidR="00474F78" w:rsidRPr="00474F78" w:rsidRDefault="00474F78" w:rsidP="00474F78">
      <w:pPr>
        <w:pStyle w:val="ListParagraph"/>
        <w:numPr>
          <w:ilvl w:val="0"/>
          <w:numId w:val="4"/>
        </w:numPr>
        <w:spacing w:line="276" w:lineRule="auto"/>
        <w:rPr>
          <w:rFonts w:ascii="Adobe Arabic" w:hAnsi="Adobe Arabic" w:cs="Adobe Arabic"/>
          <w:b/>
          <w:bCs/>
          <w:color w:val="002060"/>
          <w:sz w:val="48"/>
          <w:szCs w:val="36"/>
          <w:rtl/>
        </w:rPr>
      </w:pPr>
      <w:r w:rsidRPr="00474F78">
        <w:rPr>
          <w:rFonts w:ascii="Adobe Arabic" w:hAnsi="Adobe Arabic" w:cs="Adobe Arabic"/>
          <w:b/>
          <w:bCs/>
          <w:color w:val="002060"/>
          <w:sz w:val="48"/>
          <w:szCs w:val="36"/>
          <w:rtl/>
        </w:rPr>
        <w:t>تعلم الاستعانة بآراء الخبراء والممارسين.</w:t>
      </w:r>
    </w:p>
    <w:p w:rsidR="00D374CF" w:rsidRPr="006F16B4" w:rsidRDefault="00474F78" w:rsidP="006F16B4">
      <w:pPr>
        <w:pStyle w:val="ListParagraph"/>
        <w:numPr>
          <w:ilvl w:val="0"/>
          <w:numId w:val="4"/>
        </w:numPr>
        <w:spacing w:line="276" w:lineRule="auto"/>
        <w:rPr>
          <w:rFonts w:ascii="Adobe Arabic" w:hAnsi="Adobe Arabic" w:cs="Adobe Arabic" w:hint="cs"/>
          <w:b/>
          <w:bCs/>
          <w:color w:val="002060"/>
          <w:sz w:val="48"/>
          <w:szCs w:val="36"/>
          <w:rtl/>
        </w:rPr>
      </w:pPr>
      <w:r w:rsidRPr="00474F78">
        <w:rPr>
          <w:rFonts w:ascii="Adobe Arabic" w:hAnsi="Adobe Arabic" w:cs="Adobe Arabic"/>
          <w:b/>
          <w:bCs/>
          <w:color w:val="002060"/>
          <w:sz w:val="48"/>
          <w:szCs w:val="36"/>
          <w:rtl/>
        </w:rPr>
        <w:t>تحليل حالة عملية: مخاطر زلزالية محتملة في منطقة ما.</w:t>
      </w:r>
    </w:p>
    <w:sectPr w:rsidR="00D374CF" w:rsidRPr="006F16B4" w:rsidSect="005E1791">
      <w:headerReference w:type="default" r:id="rId42"/>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73BA" w:rsidRDefault="00A573BA" w:rsidP="00F53D08">
      <w:pPr>
        <w:spacing w:line="240" w:lineRule="auto"/>
      </w:pPr>
      <w:r>
        <w:separator/>
      </w:r>
    </w:p>
  </w:endnote>
  <w:endnote w:type="continuationSeparator" w:id="0">
    <w:p w:rsidR="00A573BA" w:rsidRDefault="00A573BA"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Monotype Koufi">
    <w:altName w:val="Arial"/>
    <w:charset w:val="B2"/>
    <w:family w:val="auto"/>
    <w:pitch w:val="variable"/>
    <w:sig w:usb0="02942001" w:usb1="03D40006" w:usb2="02620000" w:usb3="00000000" w:csb0="0000004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FFFFFF" w:themeColor="background1"/>
        <w:rtl/>
      </w:rPr>
      <w:id w:val="-1776778298"/>
      <w:docPartObj>
        <w:docPartGallery w:val="Page Numbers (Bottom of Page)"/>
        <w:docPartUnique/>
      </w:docPartObj>
    </w:sdtPr>
    <w:sdtEndPr>
      <w:rPr>
        <w:noProof/>
      </w:rPr>
    </w:sdtEndPr>
    <w:sdtContent>
      <w:p w:rsidR="00DC2CFD" w:rsidRPr="00DC2CFD" w:rsidRDefault="00DC2CFD" w:rsidP="007020A8">
        <w:pPr>
          <w:pStyle w:val="Footer"/>
          <w:tabs>
            <w:tab w:val="clear" w:pos="4680"/>
            <w:tab w:val="clear" w:pos="9360"/>
          </w:tabs>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006F16B4">
          <w:rPr>
            <w:noProof/>
            <w:color w:val="FFFFFF" w:themeColor="background1"/>
            <w:rtl/>
          </w:rPr>
          <w:t>4</w:t>
        </w:r>
        <w:r w:rsidRPr="00DC2CFD">
          <w:rPr>
            <w:noProof/>
            <w:color w:val="FFFFFF" w:themeColor="background1"/>
          </w:rPr>
          <w:fldChar w:fldCharType="end"/>
        </w:r>
      </w:p>
    </w:sdtContent>
  </w:sdt>
  <w:p w:rsidR="00DC2CFD" w:rsidRPr="00DC2CFD" w:rsidRDefault="006F16B4">
    <w:pPr>
      <w:pStyle w:val="Footer"/>
      <w:rPr>
        <w:color w:val="FFFFFF" w:themeColor="background1"/>
      </w:rPr>
    </w:pPr>
    <w:r w:rsidRPr="006F16B4">
      <w:rPr>
        <w:color w:val="FFFFFF" w:themeColor="background1"/>
        <w:rtl/>
      </w:rPr>
      <mc:AlternateContent>
        <mc:Choice Requires="wps">
          <w:drawing>
            <wp:anchor distT="0" distB="0" distL="114300" distR="114300" simplePos="0" relativeHeight="251674624" behindDoc="0" locked="0" layoutInCell="1" allowOverlap="1" wp14:anchorId="0109FB0B" wp14:editId="76F07B95">
              <wp:simplePos x="0" y="0"/>
              <wp:positionH relativeFrom="column">
                <wp:posOffset>-755015</wp:posOffset>
              </wp:positionH>
              <wp:positionV relativeFrom="paragraph">
                <wp:posOffset>47625</wp:posOffset>
              </wp:positionV>
              <wp:extent cx="1562100" cy="247650"/>
              <wp:effectExtent l="0" t="0" r="0" b="0"/>
              <wp:wrapNone/>
              <wp:docPr id="22"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F16B4" w:rsidRPr="00290E2B" w:rsidRDefault="006F16B4" w:rsidP="006F16B4">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1090" type="#_x0000_t202" style="position:absolute;left:0;text-align:left;margin-left:-59.45pt;margin-top:3.75pt;width:123pt;height: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" filled="f" stroked="f" strokeweight=".5pt">
              <v:textbox>
                <w:txbxContent>
                  <w:p w:rsidR="006F16B4" w:rsidRPr="00290E2B" w:rsidRDefault="006F16B4" w:rsidP="006F16B4">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sidRPr="006F16B4">
      <w:rPr>
        <w:color w:val="FFFFFF" w:themeColor="background1"/>
        <w:rtl/>
      </w:rPr>
      <mc:AlternateContent>
        <mc:Choice Requires="wps">
          <w:drawing>
            <wp:anchor distT="0" distB="0" distL="114300" distR="114300" simplePos="0" relativeHeight="251675648" behindDoc="0" locked="0" layoutInCell="1" allowOverlap="1" wp14:anchorId="19A01732" wp14:editId="2DA686DF">
              <wp:simplePos x="0" y="0"/>
              <wp:positionH relativeFrom="column">
                <wp:posOffset>-790575</wp:posOffset>
              </wp:positionH>
              <wp:positionV relativeFrom="paragraph">
                <wp:posOffset>194945</wp:posOffset>
              </wp:positionV>
              <wp:extent cx="1609725" cy="304800"/>
              <wp:effectExtent l="0" t="0" r="0" b="0"/>
              <wp:wrapNone/>
              <wp:docPr id="23" name="مستطيل 2"/>
              <wp:cNvGraphicFramePr/>
              <a:graphic xmlns:a="http://schemas.openxmlformats.org/drawingml/2006/main">
                <a:graphicData uri="http://schemas.microsoft.com/office/word/2010/wordprocessingShape">
                  <wps:wsp>
                    <wps:cNvSpPr/>
                    <wps:spPr>
                      <a:xfrm>
                        <a:off x="0" y="0"/>
                        <a:ext cx="16097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6F16B4" w:rsidRPr="00F8674D" w:rsidRDefault="006F16B4" w:rsidP="006F16B4">
                          <w:pPr>
                            <w:bidi w:val="0"/>
                            <w:spacing w:line="240" w:lineRule="auto"/>
                            <w:jc w:val="center"/>
                            <w:rPr>
                              <w:rFonts w:ascii="Sakkal Majalla" w:hAnsi="Sakkal Majalla" w:cs="Sakkal Majalla"/>
                            </w:rPr>
                          </w:pPr>
                          <w:hyperlink r:id="rId1" w:history="1">
                            <w:r w:rsidRPr="00A12A1D">
                              <w:rPr>
                                <w:rStyle w:val="Header"/>
                                <w:rFonts w:ascii="Sakkal Majalla" w:hAnsi="Sakkal Majalla" w:cs="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91" style="position:absolute;left:0;text-align:left;margin-left:-62.25pt;margin-top:15.35pt;width:126.75pt;height: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" filled="f" stroked="f" strokeweight="1pt">
              <v:textbox>
                <w:txbxContent>
                  <w:p w:rsidR="006F16B4" w:rsidRPr="00F8674D" w:rsidRDefault="006F16B4" w:rsidP="006F16B4">
                    <w:pPr>
                      <w:bidi w:val="0"/>
                      <w:spacing w:line="240" w:lineRule="auto"/>
                      <w:jc w:val="center"/>
                      <w:rPr>
                        <w:rFonts w:ascii="Sakkal Majalla" w:hAnsi="Sakkal Majalla" w:cs="Sakkal Majalla"/>
                      </w:rPr>
                    </w:pPr>
                    <w:hyperlink r:id="rId2" w:history="1">
                      <w:r w:rsidRPr="00A12A1D">
                        <w:rPr>
                          <w:rStyle w:val="Header"/>
                          <w:rFonts w:ascii="Sakkal Majalla" w:hAnsi="Sakkal Majalla" w:cs="Sakkal Majalla"/>
                        </w:rPr>
                        <w:t>www.dawliatraining.com</w:t>
                      </w:r>
                    </w:hyperlink>
                  </w:p>
                </w:txbxContent>
              </v:textbox>
            </v:rect>
          </w:pict>
        </mc:Fallback>
      </mc:AlternateContent>
    </w:r>
    <w:r w:rsidR="007020A8">
      <w:rPr>
        <w:rFonts w:ascii="Sakkal Majalla" w:hAnsi="Sakkal Majalla" w:cs="Sakkal Majalla"/>
        <w:b/>
        <w:bCs/>
        <w:noProof/>
        <w:color w:val="002060"/>
        <w:sz w:val="34"/>
        <w:szCs w:val="34"/>
        <w:rtl/>
      </w:rPr>
      <mc:AlternateContent>
        <mc:Choice Requires="wps">
          <w:drawing>
            <wp:anchor distT="0" distB="0" distL="114300" distR="114300" simplePos="0" relativeHeight="251672576" behindDoc="0" locked="0" layoutInCell="1" allowOverlap="1" wp14:anchorId="6890EB35" wp14:editId="1A9C3410">
              <wp:simplePos x="0" y="0"/>
              <wp:positionH relativeFrom="column">
                <wp:posOffset>1352550</wp:posOffset>
              </wp:positionH>
              <wp:positionV relativeFrom="paragraph">
                <wp:posOffset>366395</wp:posOffset>
              </wp:positionV>
              <wp:extent cx="2374265" cy="1402715"/>
              <wp:effectExtent l="0" t="0" r="0" b="0"/>
              <wp:wrapNone/>
              <wp:docPr id="12"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020A8" w:rsidRPr="00DC31A5" w:rsidRDefault="007020A8" w:rsidP="007020A8">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7020A8" w:rsidRPr="00DC31A5" w:rsidRDefault="007020A8" w:rsidP="007020A8">
                          <w:pPr>
                            <w:spacing w:line="240" w:lineRule="auto"/>
                            <w:jc w:val="center"/>
                            <w:rPr>
                              <w:rFonts w:ascii="Sakkal Majalla" w:hAnsi="Sakkal Majalla" w:cs="Sakkal Majalla"/>
                              <w:b/>
                              <w:bCs/>
                              <w:color w:val="000000" w:themeColor="text1"/>
                            </w:rPr>
                          </w:pPr>
                          <w:hyperlink r:id="rId3" w:history="1">
                            <w:r w:rsidRPr="00DC31A5">
                              <w:rPr>
                                <w:rStyle w:val="Hyperlink"/>
                                <w:rFonts w:ascii="Sakkal Majalla" w:hAnsi="Sakkal Majalla" w:cs="Sakkal Majalla"/>
                                <w:b/>
                                <w:bCs/>
                              </w:rPr>
                              <w:t>www.dawliatraining.com</w:t>
                            </w:r>
                          </w:hyperlink>
                        </w:p>
                        <w:p w:rsidR="007020A8" w:rsidRPr="00DC31A5" w:rsidRDefault="007020A8" w:rsidP="007020A8">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7020A8" w:rsidRPr="00DC31A5" w:rsidRDefault="007020A8" w:rsidP="007020A8">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7020A8" w:rsidRDefault="007020A8" w:rsidP="007020A8">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7020A8" w:rsidRPr="00DC31A5" w:rsidRDefault="007020A8" w:rsidP="007020A8">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092" style="position:absolute;left:0;text-align:left;margin-left:106.5pt;margin-top:28.85pt;width:186.95pt;height:110.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" filled="f" stroked="f" strokeweight="1pt">
              <v:textbox>
                <w:txbxContent>
                  <w:p w:rsidR="007020A8" w:rsidRPr="00DC31A5" w:rsidRDefault="007020A8" w:rsidP="007020A8">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7020A8" w:rsidRPr="00DC31A5" w:rsidRDefault="007020A8" w:rsidP="007020A8">
                    <w:pPr>
                      <w:spacing w:line="240" w:lineRule="auto"/>
                      <w:jc w:val="center"/>
                      <w:rPr>
                        <w:rFonts w:ascii="Sakkal Majalla" w:hAnsi="Sakkal Majalla" w:cs="Sakkal Majalla"/>
                        <w:b/>
                        <w:bCs/>
                        <w:color w:val="000000" w:themeColor="text1"/>
                      </w:rPr>
                    </w:pPr>
                    <w:hyperlink r:id="rId4" w:history="1">
                      <w:r w:rsidRPr="00DC31A5">
                        <w:rPr>
                          <w:rStyle w:val="Hyperlink"/>
                          <w:rFonts w:ascii="Sakkal Majalla" w:hAnsi="Sakkal Majalla" w:cs="Sakkal Majalla"/>
                          <w:b/>
                          <w:bCs/>
                        </w:rPr>
                        <w:t>www.dawliatraining.com</w:t>
                      </w:r>
                    </w:hyperlink>
                  </w:p>
                  <w:p w:rsidR="007020A8" w:rsidRPr="00DC31A5" w:rsidRDefault="007020A8" w:rsidP="007020A8">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7020A8" w:rsidRPr="00DC31A5" w:rsidRDefault="007020A8" w:rsidP="007020A8">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7020A8" w:rsidRDefault="007020A8" w:rsidP="007020A8">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7020A8" w:rsidRPr="00DC31A5" w:rsidRDefault="007020A8" w:rsidP="007020A8">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73BA" w:rsidRDefault="00A573BA" w:rsidP="00F53D08">
      <w:pPr>
        <w:spacing w:line="240" w:lineRule="auto"/>
      </w:pPr>
      <w:r>
        <w:separator/>
      </w:r>
    </w:p>
  </w:footnote>
  <w:footnote w:type="continuationSeparator" w:id="0">
    <w:p w:rsidR="00A573BA" w:rsidRDefault="00A573BA"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14E" w:rsidRDefault="00E4514E">
    <w:pPr>
      <w:pStyle w:val="Header"/>
    </w:pPr>
    <w:r>
      <w:rPr>
        <w:noProof/>
      </w:rPr>
      <mc:AlternateContent>
        <mc:Choice Requires="wpg">
          <w:drawing>
            <wp:anchor distT="0" distB="0" distL="114300" distR="114300" simplePos="0" relativeHeight="251668480" behindDoc="0" locked="0" layoutInCell="1" allowOverlap="1" wp14:anchorId="1A1E322D" wp14:editId="1377BA8C">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48CDB2" id="Group 2" o:spid="_x0000_s1026" alt="&quot;&quot;" style="position:absolute;margin-left:561.1pt;margin-top:0;width:612.3pt;height:792.05pt;z-index:251668480;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14E" w:rsidRDefault="00E4514E">
    <w:pPr>
      <w:pStyle w:val="Header"/>
    </w:pPr>
    <w:r>
      <w:rPr>
        <w:noProof/>
      </w:rPr>
      <mc:AlternateContent>
        <mc:Choice Requires="wpg">
          <w:drawing>
            <wp:anchor distT="0" distB="0" distL="114300" distR="114300" simplePos="0" relativeHeight="251670528" behindDoc="0" locked="0" layoutInCell="1" allowOverlap="1" wp14:anchorId="733C4A4C" wp14:editId="6AFB43B6">
              <wp:simplePos x="0" y="0"/>
              <wp:positionH relativeFrom="page">
                <wp:posOffset>13648</wp:posOffset>
              </wp:positionH>
              <wp:positionV relativeFrom="page">
                <wp:posOffset>-5549</wp:posOffset>
              </wp:positionV>
              <wp:extent cx="7776182" cy="10706282"/>
              <wp:effectExtent l="0" t="0" r="0" b="0"/>
              <wp:wrapNone/>
              <wp:docPr id="13" name="Group 13">
                <a:extLst xmlns:a="http://schemas.openxmlformats.org/drawingml/2006/main">
                  <a:ext uri="{C183D7F6-B498-43B3-948B-1728B52AA6E4}">
                    <adec:decorative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docPr>
              <wp:cNvGraphicFramePr/>
              <a:graphic xmlns:a="http://schemas.openxmlformats.org/drawingml/2006/main">
                <a:graphicData uri="http://schemas.microsoft.com/office/word/2010/wordprocessingGroup">
                  <wpg:wgp>
                    <wpg:cNvGrpSpPr/>
                    <wpg:grpSpPr>
                      <a:xfrm>
                        <a:off x="0" y="0"/>
                        <a:ext cx="7776182" cy="10706282"/>
                        <a:chOff x="0" y="-5549"/>
                        <a:chExt cx="7776182" cy="10706282"/>
                      </a:xfrm>
                    </wpg:grpSpPr>
                    <wps:wsp>
                      <wps:cNvPr id="14" name="Freeform 5" descr="decorative element"/>
                      <wps:cNvSpPr>
                        <a:spLocks/>
                      </wps:cNvSpPr>
                      <wps:spPr bwMode="auto">
                        <a:xfrm>
                          <a:off x="0" y="432601"/>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15" name="Freeform 6" descr="decorative element"/>
                      <wps:cNvSpPr>
                        <a:spLocks/>
                      </wps:cNvSpPr>
                      <wps:spPr bwMode="auto">
                        <a:xfrm>
                          <a:off x="3943350" y="-5549"/>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rgbClr val="246B73"/>
                        </a:solidFill>
                        <a:ln>
                          <a:noFill/>
                        </a:ln>
                      </wps:spPr>
                      <wps:bodyPr vert="horz" wrap="square" lIns="91440" tIns="45720" rIns="91440" bIns="45720" numCol="1" anchor="t" anchorCtr="0" compatLnSpc="1">
                        <a:prstTxWarp prst="textNoShape">
                          <a:avLst/>
                        </a:prstTxWarp>
                      </wps:bodyPr>
                    </wps:wsp>
                    <wps:wsp>
                      <wps:cNvPr id="17" name="Freeform: Shape 27" descr="decorative element"/>
                      <wps:cNvSpPr>
                        <a:spLocks/>
                      </wps:cNvSpPr>
                      <wps:spPr bwMode="auto">
                        <a:xfrm>
                          <a:off x="0" y="9156798"/>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rgbClr val="246B73"/>
                        </a:solidFill>
                        <a:ln>
                          <a:noFill/>
                        </a:ln>
                      </wps:spPr>
                      <wps:bodyPr vert="horz" wrap="square" lIns="91440" tIns="45720" rIns="91440" bIns="45720" numCol="1" anchor="t" anchorCtr="0" compatLnSpc="1">
                        <a:prstTxWarp prst="textNoShape">
                          <a:avLst/>
                        </a:prstTxWarp>
                        <a:noAutofit/>
                      </wps:bodyPr>
                    </wps:wsp>
                    <wps:wsp>
                      <wps:cNvPr id="18" name="Freeform: Shape 24" descr="decorative element"/>
                      <wps:cNvSpPr>
                        <a:spLocks/>
                      </wps:cNvSpPr>
                      <wps:spPr bwMode="auto">
                        <a:xfrm>
                          <a:off x="6496050" y="7847463"/>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F0"/>
                        </a:solidFill>
                        <a:ln>
                          <a:noFill/>
                        </a:ln>
                      </wps:spPr>
                      <wps:bodyPr vert="horz" wrap="square" lIns="91440" tIns="45720" rIns="91440" bIns="45720" numCol="1" anchor="t" anchorCtr="0" compatLnSpc="1">
                        <a:prstTxWarp prst="textNoShape">
                          <a:avLst/>
                        </a:prstTxWarp>
                        <a:noAutofit/>
                      </wps:bodyPr>
                    </wps:wsp>
                    <wps:wsp>
                      <wps:cNvPr id="19" name="Freeform 13" descr="decorative element"/>
                      <wps:cNvSpPr>
                        <a:spLocks/>
                      </wps:cNvSpPr>
                      <wps:spPr bwMode="auto">
                        <a:xfrm>
                          <a:off x="5280973" y="8353569"/>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rgbClr val="002060"/>
                        </a:solidFill>
                        <a:ln>
                          <a:noFill/>
                        </a:ln>
                      </wps:spPr>
                      <wps:bodyPr vert="horz" wrap="square" lIns="91440" tIns="45720" rIns="91440" bIns="45720" numCol="1" anchor="t" anchorCtr="0" compatLnSpc="1">
                        <a:prstTxWarp prst="textNoShape">
                          <a:avLst/>
                        </a:prstTxWarp>
                      </wps:bodyPr>
                    </wps:wsp>
                    <wps:wsp>
                      <wps:cNvPr id="20" name="Freeform 15" descr="decorative element"/>
                      <wps:cNvSpPr>
                        <a:spLocks/>
                      </wps:cNvSpPr>
                      <wps:spPr bwMode="auto">
                        <a:xfrm>
                          <a:off x="5780012" y="8739975"/>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2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520022" id="Group 13" o:spid="_x0000_s1026" alt="&quot;&quot;" style="position:absolute;margin-left:1.05pt;margin-top:-.45pt;width:612.3pt;height:843pt;z-index:251670528;mso-width-percent:1000;mso-position-horizontal-relative:page;mso-position-vertical-relative:page;mso-width-percent:1000" coordorigin=",-55" coordsize="77761,107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">
              <v:shape id="Freeform 5" o:spid="_x0000_s1027" alt="decorative element" style="position:absolute;top:4326;width:43172;height:10327;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" path="m2136,l,,,690r2671,l2136,xe" fillcolor="#0070c0" stroked="f">
                <v:path arrowok="t" o:connecttype="custom" o:connectlocs="3452478,0;0,0;0,1032782;4317214,1032782;3452478,0" o:connectangles="0,0,0,0,0"/>
              </v:shape>
              <v:shape id="Freeform 6" o:spid="_x0000_s1028" alt="decorative element" style="position:absolute;left:39433;top:-55;width:38323;height:6585;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" path="m2371,l,,355,440r2016,l2371,xe" fillcolor="#246b73" stroked="f">
                <v:path arrowok="t" o:connecttype="custom" o:connectlocs="3832315,0;0,0;573797,658586;3832315,658586;3832315,0" o:connectangles="0,0,0,0,0"/>
              </v:shape>
              <v:shape id="Freeform: Shape 27" o:spid="_x0000_s1029" alt="decorative element" style="position:absolute;top:91567;width:66948;height:15440;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" path="m,l4583908,,6694833,1543935r-5670895,l9698,1543935r-9698,l,48783r307,l,xe" fillcolor="#246b73" stroked="f">
                <v:path arrowok="t" o:connecttype="custom" o:connectlocs="0,0;4583908,0;6694833,1543935;1023938,1543935;9698,1543935;0,1543935;0,48783;307,48783" o:connectangles="0,0,0,0,0,0,0,0"/>
              </v:shape>
              <v:shape id="Freeform: Shape 24" o:spid="_x0000_s1030" alt="decorative element" style="position:absolute;left:64960;top:78474;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" path="m1280132,r,2733130l1280131,2733130r,8981l1094394,2742111r,-7l1094254,2742111,,1944324,,926510,1280132,xe" fillcolor="#00b0f0" stroked="f">
                <v:path arrowok="t" o:connecttype="custom" o:connectlocs="1280132,0;1280132,2733130;1280131,2733130;1280131,2742111;1094394,2742111;1094394,2742104;1094254,2742111;0,1944324;0,926510" o:connectangles="0,0,0,0,0,0,0,0,0"/>
              </v:shape>
              <v:shape id="Freeform 13" o:spid="_x0000_s1031" alt="decorative element" style="position:absolute;left:52809;top:83535;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" path="m760,l,593r760,587l760,946,317,604,760,266,760,xe" fillcolor="#002060" stroked="f">
                <v:path arrowok="t" o:connecttype="custom" o:connectlocs="1228410,0;0,887594;1228410,1766207;1228410,1415959;512376,904058;1228410,398145;1228410,0" o:connectangles="0,0,0,0,0,0,0"/>
              </v:shape>
              <v:shape id="Freeform 15" o:spid="_x0000_s1032" alt="decorative element" style="position:absolute;left:57800;top:87399;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" path="m443,l,338,443,680,443,xe" fillcolor="#0070c0" stroked="f">
                <v:path arrowok="t" o:connecttype="custom" o:connectlocs="716034,0;0,505913;716034,1017814;716034,0" o:connectangles="0,0,0,0"/>
              </v:shape>
              <v:rect id="Rectangle 28" o:spid="_x0000_s1033"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" filled="f" stroked="f" strokeweight="1pt"/>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style="width:399.75pt;height:373.5pt" o:bullet="t">
        <v:imagedata r:id="rId1" o:title="Picture1"/>
      </v:shape>
    </w:pict>
  </w:numPicBullet>
  <w:numPicBullet w:numPicBulletId="1">
    <w:pict>
      <v:shape id="_x0000_i1070" type="#_x0000_t75" style="width:450pt;height:450pt" o:bullet="t">
        <v:imagedata r:id="rId2" o:title="OIP (5)"/>
      </v:shape>
    </w:pict>
  </w:numPicBullet>
  <w:numPicBullet w:numPicBulletId="2">
    <w:pict>
      <v:shape id="_x0000_i1071" type="#_x0000_t75" style="width:12in;height:12in" o:bullet="t">
        <v:imagedata r:id="rId3" o:title="exam-2428208"/>
      </v:shape>
    </w:pict>
  </w:numPicBullet>
  <w:abstractNum w:abstractNumId="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5F23F72"/>
    <w:multiLevelType w:val="hybridMultilevel"/>
    <w:tmpl w:val="82464964"/>
    <w:lvl w:ilvl="0" w:tplc="4A5C41A2">
      <w:start w:val="1"/>
      <w:numFmt w:val="bullet"/>
      <w:lvlText w:val=""/>
      <w:lvlPicBulletId w:val="1"/>
      <w:lvlJc w:val="left"/>
      <w:pPr>
        <w:ind w:left="567" w:hanging="567"/>
      </w:pPr>
      <w:rPr>
        <w:rFonts w:ascii="Symbol" w:hAnsi="Symbol" w:hint="default"/>
        <w:color w:val="auto"/>
        <w:sz w:val="40"/>
        <w:szCs w:val="4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1"/>
  </w:num>
  <w:num w:numId="3">
    <w:abstractNumId w:val="1"/>
  </w:num>
  <w:num w:numId="4">
    <w:abstractNumId w:val="0"/>
  </w:num>
  <w:num w:numId="5">
    <w:abstractNumId w:val="0"/>
  </w:num>
  <w:num w:numId="6">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0CC2"/>
    <w:rsid w:val="00015BA6"/>
    <w:rsid w:val="000175C5"/>
    <w:rsid w:val="00017C30"/>
    <w:rsid w:val="00026EBD"/>
    <w:rsid w:val="00031285"/>
    <w:rsid w:val="00040B1C"/>
    <w:rsid w:val="00052041"/>
    <w:rsid w:val="00057FFB"/>
    <w:rsid w:val="0006418D"/>
    <w:rsid w:val="000724CA"/>
    <w:rsid w:val="00075B3B"/>
    <w:rsid w:val="00090487"/>
    <w:rsid w:val="000B4041"/>
    <w:rsid w:val="000C4B58"/>
    <w:rsid w:val="000F65A1"/>
    <w:rsid w:val="001101A0"/>
    <w:rsid w:val="001239F5"/>
    <w:rsid w:val="0013146F"/>
    <w:rsid w:val="00146067"/>
    <w:rsid w:val="00150A53"/>
    <w:rsid w:val="00194181"/>
    <w:rsid w:val="00195C1F"/>
    <w:rsid w:val="001D1A3B"/>
    <w:rsid w:val="001D350A"/>
    <w:rsid w:val="001F0B9B"/>
    <w:rsid w:val="00200CC2"/>
    <w:rsid w:val="002021EF"/>
    <w:rsid w:val="00206D6C"/>
    <w:rsid w:val="0021196B"/>
    <w:rsid w:val="0022035D"/>
    <w:rsid w:val="00226469"/>
    <w:rsid w:val="00235BF7"/>
    <w:rsid w:val="00283647"/>
    <w:rsid w:val="0028392F"/>
    <w:rsid w:val="002A1158"/>
    <w:rsid w:val="002C1700"/>
    <w:rsid w:val="002D301E"/>
    <w:rsid w:val="002F58A5"/>
    <w:rsid w:val="003000E6"/>
    <w:rsid w:val="00305CD1"/>
    <w:rsid w:val="0032182E"/>
    <w:rsid w:val="00351640"/>
    <w:rsid w:val="00351BFB"/>
    <w:rsid w:val="00363F3E"/>
    <w:rsid w:val="0036611D"/>
    <w:rsid w:val="0037091C"/>
    <w:rsid w:val="00383BA6"/>
    <w:rsid w:val="00394764"/>
    <w:rsid w:val="003B53C5"/>
    <w:rsid w:val="003B59F9"/>
    <w:rsid w:val="003B6397"/>
    <w:rsid w:val="003C2153"/>
    <w:rsid w:val="003C3033"/>
    <w:rsid w:val="003D7BDE"/>
    <w:rsid w:val="003E4F85"/>
    <w:rsid w:val="003F3631"/>
    <w:rsid w:val="00402CAC"/>
    <w:rsid w:val="00404549"/>
    <w:rsid w:val="00406F1C"/>
    <w:rsid w:val="00434D3A"/>
    <w:rsid w:val="00440E77"/>
    <w:rsid w:val="004551E6"/>
    <w:rsid w:val="00474F78"/>
    <w:rsid w:val="004B21EA"/>
    <w:rsid w:val="004C02BF"/>
    <w:rsid w:val="004E7F53"/>
    <w:rsid w:val="005061FF"/>
    <w:rsid w:val="005160BF"/>
    <w:rsid w:val="00516B98"/>
    <w:rsid w:val="0052240B"/>
    <w:rsid w:val="00531E69"/>
    <w:rsid w:val="005447C6"/>
    <w:rsid w:val="00544A93"/>
    <w:rsid w:val="00555065"/>
    <w:rsid w:val="005553F8"/>
    <w:rsid w:val="005570F6"/>
    <w:rsid w:val="00567F02"/>
    <w:rsid w:val="0057074D"/>
    <w:rsid w:val="00582217"/>
    <w:rsid w:val="005A14EB"/>
    <w:rsid w:val="005B19EA"/>
    <w:rsid w:val="005B20FB"/>
    <w:rsid w:val="005B394D"/>
    <w:rsid w:val="005B6BA6"/>
    <w:rsid w:val="005E1791"/>
    <w:rsid w:val="00605A10"/>
    <w:rsid w:val="006062A0"/>
    <w:rsid w:val="00610759"/>
    <w:rsid w:val="00620AB0"/>
    <w:rsid w:val="00635307"/>
    <w:rsid w:val="00636A52"/>
    <w:rsid w:val="00643F60"/>
    <w:rsid w:val="00685B67"/>
    <w:rsid w:val="006A6D23"/>
    <w:rsid w:val="006A7D92"/>
    <w:rsid w:val="006B6382"/>
    <w:rsid w:val="006C0B9D"/>
    <w:rsid w:val="006C3ECB"/>
    <w:rsid w:val="006E04F3"/>
    <w:rsid w:val="006E2B00"/>
    <w:rsid w:val="006F16B4"/>
    <w:rsid w:val="006F1D3A"/>
    <w:rsid w:val="006F4600"/>
    <w:rsid w:val="007020A8"/>
    <w:rsid w:val="007067A6"/>
    <w:rsid w:val="00713FA8"/>
    <w:rsid w:val="00724E42"/>
    <w:rsid w:val="007511C6"/>
    <w:rsid w:val="00774F12"/>
    <w:rsid w:val="007900DD"/>
    <w:rsid w:val="007B5069"/>
    <w:rsid w:val="007C1E73"/>
    <w:rsid w:val="007D45C4"/>
    <w:rsid w:val="007E321C"/>
    <w:rsid w:val="007F2463"/>
    <w:rsid w:val="007F4B8E"/>
    <w:rsid w:val="00804E71"/>
    <w:rsid w:val="00806022"/>
    <w:rsid w:val="008247B4"/>
    <w:rsid w:val="00834853"/>
    <w:rsid w:val="008452D0"/>
    <w:rsid w:val="008500D7"/>
    <w:rsid w:val="008509A1"/>
    <w:rsid w:val="00880428"/>
    <w:rsid w:val="00881264"/>
    <w:rsid w:val="008855B3"/>
    <w:rsid w:val="008928E3"/>
    <w:rsid w:val="008A4219"/>
    <w:rsid w:val="008A5D14"/>
    <w:rsid w:val="008D06BD"/>
    <w:rsid w:val="008D6825"/>
    <w:rsid w:val="008E3919"/>
    <w:rsid w:val="008E5CB0"/>
    <w:rsid w:val="008F266E"/>
    <w:rsid w:val="008F4053"/>
    <w:rsid w:val="00900F65"/>
    <w:rsid w:val="00902465"/>
    <w:rsid w:val="00956C42"/>
    <w:rsid w:val="0096391B"/>
    <w:rsid w:val="00970EC2"/>
    <w:rsid w:val="00984B17"/>
    <w:rsid w:val="00985605"/>
    <w:rsid w:val="009A0B1B"/>
    <w:rsid w:val="009A4182"/>
    <w:rsid w:val="009A62A9"/>
    <w:rsid w:val="009A6AC5"/>
    <w:rsid w:val="009B4AF8"/>
    <w:rsid w:val="009D0FBD"/>
    <w:rsid w:val="009F6370"/>
    <w:rsid w:val="00A01020"/>
    <w:rsid w:val="00A050E3"/>
    <w:rsid w:val="00A13DD8"/>
    <w:rsid w:val="00A249AA"/>
    <w:rsid w:val="00A25638"/>
    <w:rsid w:val="00A34119"/>
    <w:rsid w:val="00A4307E"/>
    <w:rsid w:val="00A573BA"/>
    <w:rsid w:val="00A651BF"/>
    <w:rsid w:val="00A80DC9"/>
    <w:rsid w:val="00A864D0"/>
    <w:rsid w:val="00A879D7"/>
    <w:rsid w:val="00A9124F"/>
    <w:rsid w:val="00A94163"/>
    <w:rsid w:val="00AB6ABD"/>
    <w:rsid w:val="00AE3BF6"/>
    <w:rsid w:val="00B04A3D"/>
    <w:rsid w:val="00B246E6"/>
    <w:rsid w:val="00B30CCA"/>
    <w:rsid w:val="00B35D4D"/>
    <w:rsid w:val="00B36E13"/>
    <w:rsid w:val="00B37BEB"/>
    <w:rsid w:val="00B47107"/>
    <w:rsid w:val="00B57307"/>
    <w:rsid w:val="00B72FA3"/>
    <w:rsid w:val="00B85C78"/>
    <w:rsid w:val="00B9126E"/>
    <w:rsid w:val="00B9763C"/>
    <w:rsid w:val="00BC4B17"/>
    <w:rsid w:val="00BE3CCA"/>
    <w:rsid w:val="00BF1976"/>
    <w:rsid w:val="00C02D67"/>
    <w:rsid w:val="00C13BE5"/>
    <w:rsid w:val="00C23FCA"/>
    <w:rsid w:val="00C31B74"/>
    <w:rsid w:val="00C411F6"/>
    <w:rsid w:val="00C67068"/>
    <w:rsid w:val="00C75D46"/>
    <w:rsid w:val="00C769E5"/>
    <w:rsid w:val="00C933EC"/>
    <w:rsid w:val="00CB3248"/>
    <w:rsid w:val="00CC1FBB"/>
    <w:rsid w:val="00CD05BC"/>
    <w:rsid w:val="00CD2DFE"/>
    <w:rsid w:val="00CE0374"/>
    <w:rsid w:val="00CE1CEF"/>
    <w:rsid w:val="00CE3DFF"/>
    <w:rsid w:val="00CE42F5"/>
    <w:rsid w:val="00CE4EEA"/>
    <w:rsid w:val="00CF54F0"/>
    <w:rsid w:val="00CF7647"/>
    <w:rsid w:val="00D01BB0"/>
    <w:rsid w:val="00D152DE"/>
    <w:rsid w:val="00D1706C"/>
    <w:rsid w:val="00D26A0B"/>
    <w:rsid w:val="00D313B8"/>
    <w:rsid w:val="00D32D17"/>
    <w:rsid w:val="00D374CF"/>
    <w:rsid w:val="00D6468C"/>
    <w:rsid w:val="00D80F3F"/>
    <w:rsid w:val="00D86B60"/>
    <w:rsid w:val="00DB7EB2"/>
    <w:rsid w:val="00DC2CFD"/>
    <w:rsid w:val="00DD042E"/>
    <w:rsid w:val="00DE265B"/>
    <w:rsid w:val="00DE38D9"/>
    <w:rsid w:val="00DF73E5"/>
    <w:rsid w:val="00E01E27"/>
    <w:rsid w:val="00E17203"/>
    <w:rsid w:val="00E24512"/>
    <w:rsid w:val="00E26F82"/>
    <w:rsid w:val="00E27144"/>
    <w:rsid w:val="00E4514E"/>
    <w:rsid w:val="00E465B8"/>
    <w:rsid w:val="00E57E25"/>
    <w:rsid w:val="00E62AAD"/>
    <w:rsid w:val="00E7361B"/>
    <w:rsid w:val="00E75862"/>
    <w:rsid w:val="00E90509"/>
    <w:rsid w:val="00EA0BC7"/>
    <w:rsid w:val="00EA45AB"/>
    <w:rsid w:val="00EC0F6F"/>
    <w:rsid w:val="00EE5B34"/>
    <w:rsid w:val="00EF2182"/>
    <w:rsid w:val="00EF63CC"/>
    <w:rsid w:val="00F03305"/>
    <w:rsid w:val="00F2280D"/>
    <w:rsid w:val="00F25898"/>
    <w:rsid w:val="00F41306"/>
    <w:rsid w:val="00F472D2"/>
    <w:rsid w:val="00F53D08"/>
    <w:rsid w:val="00F657CC"/>
    <w:rsid w:val="00F66A05"/>
    <w:rsid w:val="00F67767"/>
    <w:rsid w:val="00F82E4B"/>
    <w:rsid w:val="00F91B1A"/>
    <w:rsid w:val="00FB756E"/>
    <w:rsid w:val="00FC76AF"/>
    <w:rsid w:val="00FD0BF8"/>
    <w:rsid w:val="00FD1CE8"/>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BB6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CD1"/>
    <w:pPr>
      <w:bidi/>
      <w:spacing w:after="0" w:line="360" w:lineRule="auto"/>
      <w:jc w:val="lowKashida"/>
    </w:pPr>
    <w:rPr>
      <w:rFonts w:ascii="Times New Roman" w:hAnsi="Times New Roman" w:cs="Times New Roman"/>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rmalWeb">
    <w:name w:val="Normal (Web)"/>
    <w:basedOn w:val="Normal"/>
    <w:uiPriority w:val="99"/>
    <w:semiHidden/>
    <w:unhideWhenUsed/>
    <w:rsid w:val="00200CC2"/>
    <w:pPr>
      <w:bidi w:val="0"/>
      <w:spacing w:before="100" w:beforeAutospacing="1" w:after="100" w:afterAutospacing="1" w:line="240" w:lineRule="auto"/>
      <w:jc w:val="left"/>
    </w:pPr>
    <w:rPr>
      <w:rFonts w:eastAsiaTheme="minorEastAsia"/>
      <w:sz w:val="24"/>
      <w:szCs w:val="24"/>
    </w:rPr>
  </w:style>
  <w:style w:type="table" w:customStyle="1" w:styleId="GridTable5Dark-Accent51">
    <w:name w:val="Grid Table 5 Dark - Accent 51"/>
    <w:basedOn w:val="TableNormal"/>
    <w:next w:val="GridTable5DarkAccent5"/>
    <w:uiPriority w:val="50"/>
    <w:rsid w:val="00474F7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CD1"/>
    <w:pPr>
      <w:bidi/>
      <w:spacing w:after="0" w:line="360" w:lineRule="auto"/>
      <w:jc w:val="lowKashida"/>
    </w:pPr>
    <w:rPr>
      <w:rFonts w:ascii="Times New Roman" w:hAnsi="Times New Roman" w:cs="Times New Roman"/>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rmalWeb">
    <w:name w:val="Normal (Web)"/>
    <w:basedOn w:val="Normal"/>
    <w:uiPriority w:val="99"/>
    <w:semiHidden/>
    <w:unhideWhenUsed/>
    <w:rsid w:val="00200CC2"/>
    <w:pPr>
      <w:bidi w:val="0"/>
      <w:spacing w:before="100" w:beforeAutospacing="1" w:after="100" w:afterAutospacing="1" w:line="240" w:lineRule="auto"/>
      <w:jc w:val="left"/>
    </w:pPr>
    <w:rPr>
      <w:rFonts w:eastAsiaTheme="minorEastAsia"/>
      <w:sz w:val="24"/>
      <w:szCs w:val="24"/>
    </w:rPr>
  </w:style>
  <w:style w:type="table" w:customStyle="1" w:styleId="GridTable5Dark-Accent51">
    <w:name w:val="Grid Table 5 Dark - Accent 51"/>
    <w:basedOn w:val="TableNormal"/>
    <w:next w:val="GridTable5DarkAccent5"/>
    <w:uiPriority w:val="50"/>
    <w:rsid w:val="00474F7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63644708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7903548">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svg"/><Relationship Id="rId18" Type="http://schemas.openxmlformats.org/officeDocument/2006/relationships/image" Target="media/image13.png"/><Relationship Id="rId26" Type="http://schemas.openxmlformats.org/officeDocument/2006/relationships/image" Target="media/image19.emf"/><Relationship Id="rId39" Type="http://schemas.openxmlformats.org/officeDocument/2006/relationships/hyperlink" Target="http://www.dawliatraining.com/" TargetMode="External"/><Relationship Id="rId21" Type="http://schemas.openxmlformats.org/officeDocument/2006/relationships/footer" Target="footer1.xml"/><Relationship Id="rId34" Type="http://schemas.openxmlformats.org/officeDocument/2006/relationships/image" Target="media/image18.png"/><Relationship Id="rId42"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header" Target="header1.xml"/><Relationship Id="rId29" Type="http://schemas.openxmlformats.org/officeDocument/2006/relationships/image" Target="media/image22.png"/><Relationship Id="rId41"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svg"/><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30.png"/><Relationship Id="rId40" Type="http://schemas.openxmlformats.org/officeDocument/2006/relationships/hyperlink" Target="http://www.dawliatraining.com/" TargetMode="External"/><Relationship Id="rId5" Type="http://schemas.openxmlformats.org/officeDocument/2006/relationships/settings" Target="settings.xml"/><Relationship Id="rId15" Type="http://schemas.openxmlformats.org/officeDocument/2006/relationships/image" Target="media/image10.svg"/><Relationship Id="rId23" Type="http://schemas.openxmlformats.org/officeDocument/2006/relationships/image" Target="media/image16.png"/><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4.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4.jpeg"/><Relationship Id="rId14" Type="http://schemas.openxmlformats.org/officeDocument/2006/relationships/image" Target="media/image7.png"/><Relationship Id="rId22" Type="http://schemas.openxmlformats.org/officeDocument/2006/relationships/image" Target="media/image8.png"/><Relationship Id="rId27" Type="http://schemas.openxmlformats.org/officeDocument/2006/relationships/image" Target="media/image20.png"/><Relationship Id="rId30" Type="http://schemas.openxmlformats.org/officeDocument/2006/relationships/image" Target="media/image15.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2.png"/><Relationship Id="rId25"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hyperlink" Target="http://www.dawliatraining.co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B6E3E9B1-3603-469D-91A6-8EB676355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 2</Template>
  <TotalTime>20</TotalTime>
  <Pages>7</Pages>
  <Words>514</Words>
  <Characters>2930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SyrianTech</dc:creator>
  <cp:keywords/>
  <dc:description/>
  <cp:lastModifiedBy>user</cp:lastModifiedBy>
  <cp:revision>3</cp:revision>
  <cp:lastPrinted>2022-03-26T18:07:00Z</cp:lastPrinted>
  <dcterms:created xsi:type="dcterms:W3CDTF">2023-08-23T08:52:00Z</dcterms:created>
  <dcterms:modified xsi:type="dcterms:W3CDTF">2024-11-17T08:57:00Z</dcterms:modified>
</cp:coreProperties>
</file>